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69823AEE"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 xml:space="preserve">3GPP TSG-RAN WG4 Meeting </w:t>
      </w:r>
      <w:r w:rsidR="0010497D" w:rsidRPr="0010497D">
        <w:rPr>
          <w:rFonts w:cs="Arial"/>
          <w:b/>
          <w:sz w:val="24"/>
          <w:szCs w:val="24"/>
        </w:rPr>
        <w:t>#</w:t>
      </w:r>
      <w:r w:rsidR="00010E67">
        <w:rPr>
          <w:rFonts w:cs="Arial"/>
          <w:b/>
          <w:sz w:val="24"/>
          <w:szCs w:val="24"/>
        </w:rPr>
        <w:t>10</w:t>
      </w:r>
      <w:r w:rsidR="00BB6116">
        <w:rPr>
          <w:rFonts w:cs="Arial"/>
          <w:b/>
          <w:sz w:val="24"/>
          <w:szCs w:val="24"/>
        </w:rPr>
        <w:t>7</w:t>
      </w:r>
      <w:r w:rsidR="00E9777C">
        <w:rPr>
          <w:rFonts w:cs="Arial"/>
          <w:b/>
          <w:sz w:val="24"/>
          <w:szCs w:val="24"/>
        </w:rPr>
        <w:tab/>
      </w:r>
      <w:r w:rsidR="00EC7DEE" w:rsidRPr="00EC7DEE">
        <w:rPr>
          <w:rFonts w:cs="Arial"/>
          <w:b/>
          <w:sz w:val="24"/>
          <w:szCs w:val="24"/>
        </w:rPr>
        <w:t>R4-230</w:t>
      </w:r>
      <w:r w:rsidR="00275E29">
        <w:rPr>
          <w:rFonts w:cs="Arial"/>
          <w:b/>
          <w:sz w:val="24"/>
          <w:szCs w:val="24"/>
        </w:rPr>
        <w:t>9741</w:t>
      </w:r>
    </w:p>
    <w:p w14:paraId="72B0DFB2" w14:textId="2B1F914D" w:rsidR="00BE09FA" w:rsidRDefault="00BB6116" w:rsidP="00EC7DEE">
      <w:pPr>
        <w:pStyle w:val="CRCoverPage"/>
        <w:tabs>
          <w:tab w:val="right" w:pos="9639"/>
        </w:tabs>
        <w:spacing w:after="0"/>
        <w:rPr>
          <w:b/>
          <w:sz w:val="24"/>
          <w:szCs w:val="24"/>
          <w:lang w:eastAsia="zh-CN"/>
        </w:rPr>
      </w:pPr>
      <w:r>
        <w:rPr>
          <w:b/>
          <w:sz w:val="24"/>
          <w:szCs w:val="24"/>
          <w:lang w:eastAsia="zh-CN"/>
        </w:rPr>
        <w:t>Incheon, South Korea</w:t>
      </w:r>
      <w:r w:rsidR="0010497D" w:rsidRPr="0010497D">
        <w:rPr>
          <w:b/>
          <w:sz w:val="24"/>
          <w:szCs w:val="24"/>
          <w:lang w:eastAsia="zh-CN"/>
        </w:rPr>
        <w:t xml:space="preserve">, </w:t>
      </w:r>
      <w:r>
        <w:rPr>
          <w:rFonts w:eastAsia="SimSun" w:cs="Arial"/>
          <w:b/>
          <w:sz w:val="24"/>
          <w:szCs w:val="24"/>
          <w:lang w:eastAsia="zh-CN"/>
        </w:rPr>
        <w:t>May 22</w:t>
      </w:r>
      <w:r w:rsidR="00307A52" w:rsidRPr="00062030">
        <w:rPr>
          <w:rFonts w:eastAsia="SimSun" w:cs="Arial"/>
          <w:b/>
          <w:sz w:val="24"/>
          <w:szCs w:val="24"/>
          <w:lang w:eastAsia="zh-CN"/>
        </w:rPr>
        <w:t xml:space="preserve"> – </w:t>
      </w:r>
      <w:r>
        <w:rPr>
          <w:rFonts w:eastAsia="SimSun" w:cs="Arial"/>
          <w:b/>
          <w:sz w:val="24"/>
          <w:szCs w:val="24"/>
          <w:lang w:eastAsia="zh-CN"/>
        </w:rPr>
        <w:t>May</w:t>
      </w:r>
      <w:r w:rsidR="00307A52" w:rsidRPr="00062030">
        <w:rPr>
          <w:rFonts w:eastAsia="SimSun" w:cs="Arial"/>
          <w:b/>
          <w:sz w:val="24"/>
          <w:szCs w:val="24"/>
          <w:lang w:eastAsia="zh-CN"/>
        </w:rPr>
        <w:t xml:space="preserve"> 26, 2023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611CF6DA"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02463F" w:rsidRPr="0002463F">
        <w:rPr>
          <w:rFonts w:ascii="Arial" w:hAnsi="Arial" w:cs="Arial"/>
          <w:bCs/>
          <w:color w:val="000000"/>
          <w:sz w:val="22"/>
        </w:rPr>
        <w:t xml:space="preserve">Triple Beat </w:t>
      </w:r>
      <w:r w:rsidR="00C86058">
        <w:rPr>
          <w:rFonts w:ascii="Arial" w:hAnsi="Arial" w:cs="Arial"/>
          <w:bCs/>
          <w:color w:val="000000"/>
          <w:sz w:val="22"/>
        </w:rPr>
        <w:t>MSD</w:t>
      </w:r>
      <w:r w:rsidR="0002463F" w:rsidRPr="0002463F">
        <w:rPr>
          <w:rFonts w:ascii="Arial" w:hAnsi="Arial" w:cs="Arial"/>
          <w:bCs/>
          <w:color w:val="000000"/>
          <w:sz w:val="22"/>
        </w:rPr>
        <w:t xml:space="preserve"> for DC_</w:t>
      </w:r>
      <w:r w:rsidR="00F40BDE">
        <w:rPr>
          <w:rFonts w:ascii="Arial" w:hAnsi="Arial" w:cs="Arial"/>
          <w:bCs/>
          <w:color w:val="000000"/>
          <w:sz w:val="22"/>
        </w:rPr>
        <w:t>3</w:t>
      </w:r>
      <w:r w:rsidR="0002463F" w:rsidRPr="0002463F">
        <w:rPr>
          <w:rFonts w:ascii="Arial" w:hAnsi="Arial" w:cs="Arial"/>
          <w:bCs/>
          <w:color w:val="000000"/>
          <w:sz w:val="22"/>
        </w:rPr>
        <w:t>A-8B_n78A</w:t>
      </w:r>
    </w:p>
    <w:p w14:paraId="04CEABB2" w14:textId="577E2E77" w:rsidR="00AA0188" w:rsidRPr="00EC7DEE"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BB6116" w:rsidRPr="00BB6116">
        <w:rPr>
          <w:rFonts w:ascii="Arial" w:hAnsi="Arial" w:cs="Arial"/>
          <w:bCs/>
          <w:color w:val="000000"/>
          <w:sz w:val="22"/>
          <w:lang w:val="pt-BR" w:eastAsia="ja-JP"/>
        </w:rPr>
        <w:t>7.1.1.1</w:t>
      </w:r>
      <w:r w:rsidR="00BB6116">
        <w:rPr>
          <w:rFonts w:ascii="Arial" w:hAnsi="Arial" w:cs="Arial"/>
          <w:bCs/>
          <w:color w:val="000000"/>
          <w:sz w:val="22"/>
          <w:lang w:val="pt-BR" w:eastAsia="ja-JP"/>
        </w:rPr>
        <w:t xml:space="preserve"> </w:t>
      </w:r>
      <w:r w:rsidR="00BB6116" w:rsidRPr="00BB6116">
        <w:rPr>
          <w:rFonts w:ascii="Arial" w:hAnsi="Arial" w:cs="Arial"/>
          <w:bCs/>
          <w:color w:val="000000"/>
          <w:sz w:val="22"/>
          <w:lang w:val="pt-BR" w:eastAsia="ja-JP"/>
        </w:rPr>
        <w:t>band combinations with UL configurations including intra-band ULCA with IMD or triple beat issues</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3D5948EA" w:rsidR="004F5221" w:rsidRPr="00AA6E64" w:rsidRDefault="00BB6116" w:rsidP="004F5221">
      <w:pPr>
        <w:pStyle w:val="BodyText"/>
        <w:spacing w:after="120"/>
        <w:jc w:val="both"/>
        <w:rPr>
          <w:rFonts w:eastAsia="SimSun"/>
          <w:lang w:eastAsia="zh-CN"/>
        </w:rPr>
      </w:pPr>
      <w:r>
        <w:rPr>
          <w:rFonts w:eastAsia="SimSun"/>
          <w:lang w:eastAsia="zh-CN"/>
        </w:rPr>
        <w:t xml:space="preserve">This document is a place holder to present MSD analysis of DC_3A-8B_n79. Due to lack of </w:t>
      </w:r>
      <w:proofErr w:type="gramStart"/>
      <w:r>
        <w:rPr>
          <w:rFonts w:eastAsia="SimSun"/>
          <w:lang w:eastAsia="zh-CN"/>
        </w:rPr>
        <w:t>time</w:t>
      </w:r>
      <w:proofErr w:type="gramEnd"/>
      <w:r>
        <w:rPr>
          <w:rFonts w:eastAsia="SimSun"/>
          <w:lang w:eastAsia="zh-CN"/>
        </w:rPr>
        <w:t xml:space="preserve"> we are unable to provide data prior to deadline and would like to request a revision </w:t>
      </w:r>
      <w:proofErr w:type="spellStart"/>
      <w:r>
        <w:rPr>
          <w:rFonts w:eastAsia="SimSun"/>
          <w:lang w:eastAsia="zh-CN"/>
        </w:rPr>
        <w:t>Tdoc</w:t>
      </w:r>
      <w:proofErr w:type="spellEnd"/>
      <w:r>
        <w:rPr>
          <w:rFonts w:eastAsia="SimSun"/>
          <w:lang w:eastAsia="zh-CN"/>
        </w:rPr>
        <w:t xml:space="preserve"> to provide full results prior to meeting start. We apologize in advance for the trouble this may cause.</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33499804" w14:textId="1061519A" w:rsidR="00D20350" w:rsidRPr="00664E56" w:rsidRDefault="00D20350" w:rsidP="000C3583">
      <w:pPr>
        <w:rPr>
          <w:b/>
          <w:bCs/>
          <w:lang w:eastAsia="ja-JP"/>
        </w:rPr>
      </w:pPr>
      <w:r w:rsidRPr="00664E56">
        <w:rPr>
          <w:b/>
          <w:bCs/>
          <w:lang w:eastAsia="ja-JP"/>
        </w:rPr>
        <w:t xml:space="preserve">Proposal: Interested companies are invited to study the band </w:t>
      </w:r>
      <w:r w:rsidR="00664E56">
        <w:rPr>
          <w:b/>
          <w:bCs/>
          <w:lang w:eastAsia="ja-JP"/>
        </w:rPr>
        <w:t>3</w:t>
      </w:r>
      <w:r w:rsidRPr="00664E56">
        <w:rPr>
          <w:b/>
          <w:bCs/>
          <w:lang w:eastAsia="ja-JP"/>
        </w:rPr>
        <w:t xml:space="preserve"> MSD for the test point captured in </w:t>
      </w:r>
      <w:r w:rsidRPr="00664E56">
        <w:rPr>
          <w:b/>
          <w:bCs/>
          <w:lang w:eastAsia="ja-JP"/>
        </w:rPr>
        <w:fldChar w:fldCharType="begin"/>
      </w:r>
      <w:r w:rsidRPr="00664E56">
        <w:rPr>
          <w:b/>
          <w:bCs/>
          <w:lang w:eastAsia="ja-JP"/>
        </w:rPr>
        <w:instrText xml:space="preserve"> REF _Ref131521361 \h </w:instrText>
      </w:r>
      <w:r w:rsidR="00664E56">
        <w:rPr>
          <w:b/>
          <w:bCs/>
          <w:lang w:eastAsia="ja-JP"/>
        </w:rPr>
        <w:instrText xml:space="preserve"> \* MERGEFORMAT </w:instrText>
      </w:r>
      <w:r w:rsidRPr="00664E56">
        <w:rPr>
          <w:b/>
          <w:bCs/>
          <w:lang w:eastAsia="ja-JP"/>
        </w:rPr>
      </w:r>
      <w:r w:rsidRPr="00664E56">
        <w:rPr>
          <w:b/>
          <w:bCs/>
          <w:lang w:eastAsia="ja-JP"/>
        </w:rPr>
        <w:fldChar w:fldCharType="separate"/>
      </w:r>
      <w:r w:rsidR="00664E56" w:rsidRPr="004B03EA">
        <w:rPr>
          <w:b/>
          <w:bCs/>
        </w:rPr>
        <w:t xml:space="preserve">Table </w:t>
      </w:r>
      <w:r w:rsidR="00664E56">
        <w:rPr>
          <w:b/>
          <w:bCs/>
          <w:noProof/>
        </w:rPr>
        <w:t>1</w:t>
      </w:r>
      <w:r w:rsidRPr="00664E56">
        <w:rPr>
          <w:b/>
          <w:bCs/>
          <w:lang w:eastAsia="ja-JP"/>
        </w:rPr>
        <w:fldChar w:fldCharType="end"/>
      </w:r>
      <w:r w:rsidRPr="00664E56">
        <w:rPr>
          <w:b/>
          <w:bCs/>
          <w:lang w:eastAsia="ja-JP"/>
        </w:rPr>
        <w:t>.</w:t>
      </w:r>
    </w:p>
    <w:p w14:paraId="46FD0643" w14:textId="75CED951" w:rsidR="005600C5" w:rsidRDefault="005600C5" w:rsidP="005600C5">
      <w:pPr>
        <w:keepNext/>
        <w:keepLines/>
        <w:spacing w:before="60"/>
        <w:jc w:val="center"/>
      </w:pPr>
      <w:bookmarkStart w:id="10" w:name="_Ref131521361"/>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sidR="00664E56">
        <w:rPr>
          <w:b/>
          <w:bCs/>
          <w:noProof/>
        </w:rPr>
        <w:t>1</w:t>
      </w:r>
      <w:r w:rsidRPr="004B03EA">
        <w:rPr>
          <w:b/>
          <w:bCs/>
        </w:rPr>
        <w:fldChar w:fldCharType="end"/>
      </w:r>
      <w:bookmarkEnd w:id="10"/>
      <w:r>
        <w:t xml:space="preserve">: </w:t>
      </w:r>
      <w:r w:rsidR="00376400">
        <w:t xml:space="preserve">Band </w:t>
      </w:r>
      <w:r w:rsidR="00C86058">
        <w:t>3</w:t>
      </w:r>
      <w:r w:rsidR="00376400">
        <w:t xml:space="preserve"> TB </w:t>
      </w:r>
      <w:r>
        <w:t xml:space="preserve">MSD </w:t>
      </w:r>
      <w:r w:rsidR="00376400">
        <w:t>test point proposal for DC_3A-8B_n78A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030"/>
        <w:gridCol w:w="671"/>
        <w:gridCol w:w="869"/>
        <w:gridCol w:w="1951"/>
        <w:gridCol w:w="925"/>
        <w:gridCol w:w="584"/>
        <w:gridCol w:w="1037"/>
        <w:gridCol w:w="854"/>
      </w:tblGrid>
      <w:tr w:rsidR="00D20350" w:rsidRPr="00376400" w14:paraId="589E5E8D" w14:textId="77777777" w:rsidTr="0051258E">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2A260582" w14:textId="77777777" w:rsidR="00376400" w:rsidRPr="00376400" w:rsidRDefault="00376400" w:rsidP="00B8222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ENDC</w:t>
            </w:r>
            <w:r w:rsidRPr="00376400">
              <w:rPr>
                <w:rFonts w:asciiTheme="minorHAnsi" w:hAnsiTheme="minorHAnsi" w:cstheme="minorHAnsi"/>
                <w:szCs w:val="18"/>
                <w:lang w:val="en-US" w:eastAsia="zh-CN"/>
              </w:rPr>
              <w:t xml:space="preserve"> band combination</w:t>
            </w:r>
          </w:p>
        </w:tc>
        <w:tc>
          <w:tcPr>
            <w:tcW w:w="0" w:type="auto"/>
            <w:tcBorders>
              <w:top w:val="single" w:sz="4" w:space="0" w:color="auto"/>
              <w:left w:val="single" w:sz="4" w:space="0" w:color="auto"/>
              <w:bottom w:val="single" w:sz="4" w:space="0" w:color="auto"/>
              <w:right w:val="single" w:sz="4" w:space="0" w:color="auto"/>
            </w:tcBorders>
            <w:hideMark/>
          </w:tcPr>
          <w:p w14:paraId="0FAE265E" w14:textId="77777777" w:rsidR="00376400" w:rsidRPr="00376400" w:rsidRDefault="00376400" w:rsidP="00B8222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NR/LTE band</w:t>
            </w:r>
          </w:p>
        </w:tc>
        <w:tc>
          <w:tcPr>
            <w:tcW w:w="0" w:type="auto"/>
            <w:tcBorders>
              <w:top w:val="single" w:sz="4" w:space="0" w:color="auto"/>
              <w:left w:val="single" w:sz="4" w:space="0" w:color="auto"/>
              <w:bottom w:val="single" w:sz="4" w:space="0" w:color="auto"/>
              <w:right w:val="single" w:sz="4" w:space="0" w:color="auto"/>
            </w:tcBorders>
            <w:hideMark/>
          </w:tcPr>
          <w:p w14:paraId="2702AB55" w14:textId="77777777" w:rsidR="00376400" w:rsidRPr="00376400" w:rsidRDefault="00376400" w:rsidP="00B8222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UL F</w:t>
            </w:r>
            <w:r w:rsidRPr="00376400">
              <w:rPr>
                <w:rFonts w:asciiTheme="minorHAnsi" w:hAnsiTheme="minorHAnsi" w:cstheme="minorHAnsi"/>
                <w:szCs w:val="18"/>
                <w:vertAlign w:val="subscript"/>
                <w:lang w:val="en-US" w:eastAsia="sv-SE"/>
              </w:rPr>
              <w:t>c</w:t>
            </w:r>
            <w:r w:rsidRPr="00376400">
              <w:rPr>
                <w:rFonts w:asciiTheme="minorHAnsi" w:hAnsiTheme="minorHAnsi" w:cstheme="minorHAnsi"/>
                <w:szCs w:val="18"/>
                <w:lang w:val="en-US" w:eastAsia="sv-SE"/>
              </w:rPr>
              <w:t xml:space="preserve"> </w:t>
            </w:r>
            <w:r w:rsidRPr="00376400">
              <w:rPr>
                <w:rFonts w:asciiTheme="minorHAnsi" w:hAnsiTheme="minorHAnsi" w:cstheme="minorHAnsi"/>
                <w:szCs w:val="18"/>
                <w:lang w:val="en-US" w:eastAsia="sv-SE"/>
              </w:rPr>
              <w:br/>
              <w:t>(MHz)</w:t>
            </w:r>
          </w:p>
        </w:tc>
        <w:tc>
          <w:tcPr>
            <w:tcW w:w="0" w:type="auto"/>
            <w:tcBorders>
              <w:top w:val="single" w:sz="4" w:space="0" w:color="auto"/>
              <w:left w:val="single" w:sz="4" w:space="0" w:color="auto"/>
              <w:bottom w:val="single" w:sz="4" w:space="0" w:color="auto"/>
              <w:right w:val="single" w:sz="4" w:space="0" w:color="auto"/>
            </w:tcBorders>
            <w:hideMark/>
          </w:tcPr>
          <w:p w14:paraId="2C73A4C9" w14:textId="77777777" w:rsidR="00376400" w:rsidRPr="00376400" w:rsidRDefault="00376400" w:rsidP="00B8222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 xml:space="preserve">UL/DL BW </w:t>
            </w:r>
            <w:r w:rsidRPr="00376400">
              <w:rPr>
                <w:rFonts w:asciiTheme="minorHAnsi" w:hAnsiTheme="minorHAnsi" w:cstheme="minorHAnsi"/>
                <w:szCs w:val="18"/>
                <w:lang w:val="en-US" w:eastAsia="sv-SE"/>
              </w:rPr>
              <w:br/>
              <w:t>(MHz)</w:t>
            </w:r>
          </w:p>
        </w:tc>
        <w:tc>
          <w:tcPr>
            <w:tcW w:w="0" w:type="auto"/>
            <w:tcBorders>
              <w:top w:val="single" w:sz="4" w:space="0" w:color="auto"/>
              <w:left w:val="single" w:sz="4" w:space="0" w:color="auto"/>
              <w:bottom w:val="single" w:sz="4" w:space="0" w:color="auto"/>
              <w:right w:val="single" w:sz="4" w:space="0" w:color="auto"/>
            </w:tcBorders>
            <w:hideMark/>
          </w:tcPr>
          <w:p w14:paraId="6B8582BE" w14:textId="77777777" w:rsidR="00376400" w:rsidRPr="00376400" w:rsidRDefault="00376400" w:rsidP="00B8222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 xml:space="preserve">UL </w:t>
            </w:r>
            <w:r w:rsidRPr="00376400">
              <w:rPr>
                <w:rFonts w:asciiTheme="minorHAnsi" w:hAnsiTheme="minorHAnsi" w:cstheme="minorHAnsi"/>
                <w:szCs w:val="18"/>
                <w:lang w:val="en-US" w:eastAsia="sv-SE"/>
              </w:rPr>
              <w:br/>
              <w:t>L</w:t>
            </w:r>
            <w:r w:rsidRPr="00376400">
              <w:rPr>
                <w:rFonts w:asciiTheme="minorHAnsi" w:hAnsiTheme="minorHAnsi" w:cstheme="minorHAnsi"/>
                <w:szCs w:val="18"/>
                <w:vertAlign w:val="subscript"/>
                <w:lang w:val="en-US"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7BF5970D" w14:textId="77777777" w:rsidR="00376400" w:rsidRPr="00376400" w:rsidRDefault="00376400" w:rsidP="00B8222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DL F</w:t>
            </w:r>
            <w:r w:rsidRPr="00376400">
              <w:rPr>
                <w:rFonts w:asciiTheme="minorHAnsi" w:hAnsiTheme="minorHAnsi" w:cstheme="minorHAnsi"/>
                <w:szCs w:val="18"/>
                <w:vertAlign w:val="subscript"/>
                <w:lang w:val="en-US" w:eastAsia="sv-SE"/>
              </w:rPr>
              <w:t>c</w:t>
            </w:r>
            <w:r w:rsidRPr="00376400">
              <w:rPr>
                <w:rFonts w:asciiTheme="minorHAnsi" w:hAnsiTheme="minorHAnsi" w:cstheme="minorHAnsi"/>
                <w:szCs w:val="18"/>
                <w:lang w:val="en-US"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7B0BA72" w14:textId="77777777" w:rsidR="00376400" w:rsidRPr="00376400" w:rsidRDefault="00376400" w:rsidP="00B8222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 xml:space="preserve">MSD </w:t>
            </w:r>
            <w:r w:rsidRPr="00376400">
              <w:rPr>
                <w:rFonts w:asciiTheme="minorHAnsi" w:hAnsiTheme="minorHAnsi" w:cstheme="minorHAnsi"/>
                <w:szCs w:val="18"/>
                <w:lang w:val="en-US"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71ED7077" w14:textId="77777777" w:rsidR="00376400" w:rsidRPr="00376400" w:rsidRDefault="00376400" w:rsidP="00B8222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3D008941" w14:textId="1996E509" w:rsidR="00376400" w:rsidRPr="00376400" w:rsidRDefault="00376400" w:rsidP="00B82226">
            <w:pPr>
              <w:pStyle w:val="TAH"/>
              <w:rPr>
                <w:rFonts w:asciiTheme="minorHAnsi" w:hAnsiTheme="minorHAnsi" w:cstheme="minorHAnsi"/>
                <w:szCs w:val="18"/>
                <w:lang w:val="en-US" w:eastAsia="sv-SE"/>
              </w:rPr>
            </w:pPr>
            <w:r w:rsidRPr="00376400">
              <w:rPr>
                <w:rFonts w:asciiTheme="minorHAnsi" w:hAnsiTheme="minorHAnsi" w:cstheme="minorHAnsi"/>
                <w:szCs w:val="18"/>
                <w:lang w:val="en-US" w:eastAsia="sv-SE"/>
              </w:rPr>
              <w:t>IMD order</w:t>
            </w:r>
          </w:p>
        </w:tc>
      </w:tr>
      <w:tr w:rsidR="00D20350" w:rsidRPr="00376400" w14:paraId="21D71A17" w14:textId="77777777" w:rsidTr="00376400">
        <w:trPr>
          <w:trHeight w:val="187"/>
          <w:jc w:val="center"/>
        </w:trPr>
        <w:tc>
          <w:tcPr>
            <w:tcW w:w="0" w:type="auto"/>
            <w:tcBorders>
              <w:top w:val="single" w:sz="4" w:space="0" w:color="auto"/>
              <w:left w:val="single" w:sz="4" w:space="0" w:color="auto"/>
              <w:bottom w:val="nil"/>
              <w:right w:val="single" w:sz="4" w:space="0" w:color="auto"/>
            </w:tcBorders>
          </w:tcPr>
          <w:p w14:paraId="4E9E1C31" w14:textId="77777777" w:rsidR="00376400" w:rsidRPr="00376400" w:rsidRDefault="00376400" w:rsidP="00B82226">
            <w:pPr>
              <w:pStyle w:val="TAC"/>
              <w:rPr>
                <w:rFonts w:asciiTheme="minorHAnsi" w:hAnsiTheme="minorHAnsi" w:cstheme="min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2AC5CE5" w14:textId="77BCE0E8" w:rsidR="00376400" w:rsidRPr="00376400" w:rsidRDefault="00376400" w:rsidP="00B82226">
            <w:pPr>
              <w:pStyle w:val="TAC"/>
              <w:rPr>
                <w:rFonts w:asciiTheme="minorHAnsi" w:hAnsiTheme="minorHAnsi" w:cstheme="minorHAnsi"/>
                <w:szCs w:val="18"/>
                <w:lang w:val="en-US" w:eastAsia="zh-CN"/>
              </w:rPr>
            </w:pPr>
            <w:r>
              <w:rPr>
                <w:rFonts w:asciiTheme="minorHAnsi" w:hAnsiTheme="minorHAnsi" w:cstheme="minorHAnsi"/>
                <w:szCs w:val="18"/>
                <w:lang w:val="en-US"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49746F8B" w14:textId="71D22867" w:rsidR="00376400" w:rsidRPr="00376400" w:rsidRDefault="00D20350" w:rsidP="00B82226">
            <w:pPr>
              <w:pStyle w:val="TAC"/>
              <w:rPr>
                <w:rFonts w:asciiTheme="minorHAnsi" w:hAnsiTheme="minorHAnsi" w:cstheme="minorHAnsi"/>
                <w:szCs w:val="18"/>
                <w:lang w:val="en-US" w:eastAsia="ko-KR"/>
              </w:rPr>
            </w:pPr>
            <w:r w:rsidRPr="00376400">
              <w:rPr>
                <w:rFonts w:asciiTheme="minorHAnsi" w:hAnsiTheme="minorHAnsi" w:cstheme="min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2E803BC" w14:textId="77777777" w:rsidR="00376400" w:rsidRPr="00376400" w:rsidRDefault="00376400" w:rsidP="00B82226">
            <w:pPr>
              <w:pStyle w:val="TAC"/>
              <w:rPr>
                <w:rFonts w:asciiTheme="minorHAnsi" w:hAnsiTheme="minorHAnsi" w:cstheme="minorHAnsi"/>
                <w:szCs w:val="18"/>
                <w:lang w:val="en-US" w:eastAsia="ko-KR"/>
              </w:rPr>
            </w:pPr>
            <w:r w:rsidRPr="00376400">
              <w:rPr>
                <w:rFonts w:asciiTheme="minorHAnsi" w:hAnsiTheme="minorHAnsi" w:cstheme="minorHAnsi"/>
                <w:szCs w:val="18"/>
                <w:lang w:val="en-US" w:eastAsia="ko-KR"/>
              </w:rPr>
              <w:t>5</w:t>
            </w:r>
          </w:p>
        </w:tc>
        <w:tc>
          <w:tcPr>
            <w:tcW w:w="0" w:type="auto"/>
            <w:tcBorders>
              <w:top w:val="single" w:sz="4" w:space="0" w:color="auto"/>
              <w:left w:val="single" w:sz="4" w:space="0" w:color="auto"/>
              <w:bottom w:val="single" w:sz="4" w:space="0" w:color="auto"/>
              <w:right w:val="single" w:sz="4" w:space="0" w:color="auto"/>
            </w:tcBorders>
            <w:hideMark/>
          </w:tcPr>
          <w:p w14:paraId="69E40DC6" w14:textId="46A3F19E" w:rsidR="00376400" w:rsidRPr="00376400" w:rsidRDefault="00D20350" w:rsidP="00B82226">
            <w:pPr>
              <w:pStyle w:val="TAC"/>
              <w:tabs>
                <w:tab w:val="center" w:pos="769"/>
              </w:tabs>
              <w:rPr>
                <w:rFonts w:asciiTheme="minorHAnsi" w:hAnsiTheme="minorHAnsi" w:cstheme="minorHAnsi"/>
                <w:szCs w:val="18"/>
                <w:lang w:val="en-US" w:eastAsia="ko-KR"/>
              </w:rPr>
            </w:pPr>
            <w:r w:rsidRPr="00376400">
              <w:rPr>
                <w:rFonts w:asciiTheme="minorHAnsi" w:hAnsiTheme="minorHAnsi" w:cstheme="min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CF153E5" w14:textId="66EF236D" w:rsidR="00376400" w:rsidRPr="00376400" w:rsidRDefault="00D20350" w:rsidP="00B82226">
            <w:pPr>
              <w:pStyle w:val="TAC"/>
              <w:rPr>
                <w:rFonts w:asciiTheme="minorHAnsi" w:hAnsiTheme="minorHAnsi" w:cstheme="minorHAnsi"/>
                <w:szCs w:val="18"/>
                <w:lang w:val="en-US" w:eastAsia="ko-KR"/>
              </w:rPr>
            </w:pPr>
            <w:r>
              <w:rPr>
                <w:rFonts w:asciiTheme="minorHAnsi" w:hAnsiTheme="minorHAnsi" w:cstheme="minorHAnsi"/>
                <w:szCs w:val="18"/>
                <w:lang w:val="en-US"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012C78C6" w14:textId="518EF54B" w:rsidR="00376400" w:rsidRPr="00376400" w:rsidRDefault="00664E56" w:rsidP="00B82226">
            <w:pPr>
              <w:pStyle w:val="TAC"/>
              <w:rPr>
                <w:rFonts w:asciiTheme="minorHAnsi" w:hAnsiTheme="minorHAnsi" w:cstheme="minorHAnsi"/>
                <w:b/>
                <w:bCs/>
                <w:szCs w:val="18"/>
                <w:lang w:val="en-US" w:eastAsia="ko-KR"/>
              </w:rPr>
            </w:pPr>
            <w:r>
              <w:rPr>
                <w:rFonts w:asciiTheme="minorHAnsi" w:hAnsiTheme="minorHAnsi" w:cstheme="minorHAnsi"/>
                <w:b/>
                <w:bCs/>
                <w:szCs w:val="18"/>
                <w:lang w:val="en-US" w:eastAsia="ko-KR"/>
              </w:rPr>
              <w:t>[</w:t>
            </w:r>
            <w:r w:rsidR="00D20350">
              <w:rPr>
                <w:rFonts w:asciiTheme="minorHAnsi" w:hAnsiTheme="minorHAnsi" w:cstheme="minorHAnsi"/>
                <w:b/>
                <w:bCs/>
                <w:szCs w:val="18"/>
                <w:lang w:val="en-US" w:eastAsia="ko-KR"/>
              </w:rPr>
              <w:t>FFS</w:t>
            </w:r>
            <w:r>
              <w:rPr>
                <w:rFonts w:asciiTheme="minorHAnsi" w:hAnsiTheme="minorHAnsi" w:cstheme="minorHAnsi"/>
                <w:b/>
                <w:bCs/>
                <w:szCs w:val="18"/>
                <w:lang w:val="en-US"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221EBB8" w14:textId="77777777" w:rsidR="00376400" w:rsidRPr="00376400" w:rsidRDefault="00376400" w:rsidP="00B82226">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A5CB6A2" w14:textId="77711CD9" w:rsidR="00376400" w:rsidRPr="00376400" w:rsidRDefault="00D20350" w:rsidP="00B82226">
            <w:pPr>
              <w:pStyle w:val="TAC"/>
              <w:rPr>
                <w:rFonts w:asciiTheme="minorHAnsi" w:hAnsiTheme="minorHAnsi" w:cstheme="minorHAnsi"/>
                <w:szCs w:val="18"/>
                <w:lang w:val="en-US" w:eastAsia="sv-SE"/>
              </w:rPr>
            </w:pPr>
            <w:r>
              <w:rPr>
                <w:rFonts w:asciiTheme="minorHAnsi" w:hAnsiTheme="minorHAnsi" w:cstheme="minorHAnsi"/>
                <w:szCs w:val="18"/>
                <w:lang w:val="en-US" w:eastAsia="ja-JP"/>
              </w:rPr>
              <w:t>IMD3</w:t>
            </w:r>
          </w:p>
        </w:tc>
      </w:tr>
      <w:tr w:rsidR="00D20350" w:rsidRPr="00376400" w14:paraId="66928365" w14:textId="77777777" w:rsidTr="00376400">
        <w:trPr>
          <w:trHeight w:val="187"/>
          <w:jc w:val="center"/>
        </w:trPr>
        <w:tc>
          <w:tcPr>
            <w:tcW w:w="0" w:type="auto"/>
            <w:tcBorders>
              <w:top w:val="nil"/>
              <w:left w:val="single" w:sz="4" w:space="0" w:color="auto"/>
              <w:bottom w:val="nil"/>
              <w:right w:val="single" w:sz="4" w:space="0" w:color="auto"/>
            </w:tcBorders>
            <w:hideMark/>
          </w:tcPr>
          <w:p w14:paraId="5410AD26" w14:textId="7BB919AF" w:rsidR="00376400" w:rsidRPr="00376400" w:rsidRDefault="00376400" w:rsidP="00B82226">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DC_3</w:t>
            </w:r>
            <w:r>
              <w:rPr>
                <w:rFonts w:asciiTheme="minorHAnsi" w:hAnsiTheme="minorHAnsi" w:cstheme="minorHAnsi"/>
                <w:szCs w:val="18"/>
                <w:lang w:val="en-US" w:eastAsia="zh-CN"/>
              </w:rPr>
              <w:t>A</w:t>
            </w:r>
            <w:r w:rsidRPr="00376400">
              <w:rPr>
                <w:rFonts w:asciiTheme="minorHAnsi" w:hAnsiTheme="minorHAnsi" w:cstheme="minorHAnsi"/>
                <w:szCs w:val="18"/>
                <w:lang w:val="en-US" w:eastAsia="zh-CN"/>
              </w:rPr>
              <w:t>-</w:t>
            </w:r>
            <w:r>
              <w:rPr>
                <w:rFonts w:asciiTheme="minorHAnsi" w:hAnsiTheme="minorHAnsi" w:cstheme="minorHAnsi"/>
                <w:szCs w:val="18"/>
                <w:lang w:val="en-US" w:eastAsia="zh-CN"/>
              </w:rPr>
              <w:t>8B</w:t>
            </w:r>
            <w:r w:rsidRPr="00376400">
              <w:rPr>
                <w:rFonts w:asciiTheme="minorHAnsi" w:hAnsiTheme="minorHAnsi" w:cstheme="minorHAnsi"/>
                <w:szCs w:val="18"/>
                <w:lang w:val="en-US" w:eastAsia="zh-CN"/>
              </w:rPr>
              <w:t>_n</w:t>
            </w:r>
            <w:r>
              <w:rPr>
                <w:rFonts w:asciiTheme="minorHAnsi" w:hAnsiTheme="minorHAnsi" w:cstheme="minorHAnsi"/>
                <w:szCs w:val="18"/>
                <w:lang w:val="en-US" w:eastAsia="zh-CN"/>
              </w:rPr>
              <w:t>78</w:t>
            </w:r>
            <w:r w:rsidRPr="00376400">
              <w:rPr>
                <w:rFonts w:asciiTheme="minorHAnsi" w:hAnsiTheme="minorHAnsi" w:cstheme="minorHAnsi"/>
                <w:szCs w:val="18"/>
                <w:lang w:val="en-US" w:eastAsia="zh-CN"/>
              </w:rPr>
              <w:t>A</w:t>
            </w:r>
          </w:p>
        </w:tc>
        <w:tc>
          <w:tcPr>
            <w:tcW w:w="0" w:type="auto"/>
            <w:tcBorders>
              <w:top w:val="single" w:sz="4" w:space="0" w:color="auto"/>
              <w:left w:val="single" w:sz="4" w:space="0" w:color="auto"/>
              <w:bottom w:val="nil"/>
              <w:right w:val="single" w:sz="4" w:space="0" w:color="auto"/>
            </w:tcBorders>
            <w:hideMark/>
          </w:tcPr>
          <w:p w14:paraId="1ECF6343" w14:textId="23358926" w:rsidR="00376400" w:rsidRPr="00376400" w:rsidRDefault="00376400" w:rsidP="00B82226">
            <w:pPr>
              <w:pStyle w:val="TAC"/>
              <w:rPr>
                <w:rFonts w:asciiTheme="minorHAnsi" w:hAnsiTheme="minorHAnsi" w:cstheme="minorHAnsi"/>
                <w:szCs w:val="18"/>
                <w:lang w:val="en-US" w:eastAsia="sv-SE"/>
              </w:rPr>
            </w:pPr>
            <w:r>
              <w:rPr>
                <w:rFonts w:asciiTheme="minorHAnsi" w:hAnsiTheme="minorHAnsi" w:cstheme="minorHAnsi"/>
                <w:szCs w:val="18"/>
                <w:lang w:val="en-US" w:eastAsia="sv-SE"/>
              </w:rPr>
              <w:t>8</w:t>
            </w:r>
          </w:p>
        </w:tc>
        <w:tc>
          <w:tcPr>
            <w:tcW w:w="0" w:type="auto"/>
            <w:tcBorders>
              <w:top w:val="single" w:sz="4" w:space="0" w:color="auto"/>
              <w:left w:val="single" w:sz="4" w:space="0" w:color="auto"/>
              <w:bottom w:val="nil"/>
              <w:right w:val="single" w:sz="4" w:space="0" w:color="auto"/>
            </w:tcBorders>
            <w:hideMark/>
          </w:tcPr>
          <w:p w14:paraId="151FB20C" w14:textId="1C3BC126" w:rsidR="00376400" w:rsidRPr="00376400" w:rsidRDefault="00D20350" w:rsidP="00B82226">
            <w:pPr>
              <w:pStyle w:val="TAN"/>
              <w:jc w:val="center"/>
              <w:rPr>
                <w:rFonts w:asciiTheme="minorHAnsi" w:hAnsiTheme="minorHAnsi" w:cstheme="minorHAnsi"/>
                <w:szCs w:val="18"/>
                <w:lang w:val="en-US" w:eastAsia="zh-CN"/>
              </w:rPr>
            </w:pPr>
            <w:r>
              <w:rPr>
                <w:rFonts w:asciiTheme="minorHAnsi" w:hAnsiTheme="minorHAnsi" w:cstheme="minorHAnsi"/>
                <w:szCs w:val="18"/>
                <w:lang w:val="en-US" w:eastAsia="ko-KR"/>
              </w:rPr>
              <w:t>900</w:t>
            </w:r>
          </w:p>
        </w:tc>
        <w:tc>
          <w:tcPr>
            <w:tcW w:w="0" w:type="auto"/>
            <w:tcBorders>
              <w:top w:val="single" w:sz="4" w:space="0" w:color="auto"/>
              <w:left w:val="single" w:sz="4" w:space="0" w:color="auto"/>
              <w:bottom w:val="nil"/>
              <w:right w:val="single" w:sz="4" w:space="0" w:color="auto"/>
            </w:tcBorders>
            <w:hideMark/>
          </w:tcPr>
          <w:p w14:paraId="7BFE2C61" w14:textId="7653917C" w:rsidR="00376400" w:rsidRPr="00376400" w:rsidRDefault="00D20350" w:rsidP="00B82226">
            <w:pPr>
              <w:pStyle w:val="TAC"/>
              <w:rPr>
                <w:rFonts w:asciiTheme="minorHAnsi" w:hAnsiTheme="minorHAnsi" w:cstheme="minorHAnsi"/>
                <w:szCs w:val="18"/>
                <w:lang w:val="en-US" w:eastAsia="ko-KR"/>
              </w:rPr>
            </w:pPr>
            <w:r>
              <w:rPr>
                <w:rFonts w:asciiTheme="minorHAnsi" w:hAnsiTheme="minorHAnsi" w:cstheme="minorHAnsi"/>
                <w:szCs w:val="18"/>
                <w:lang w:val="en-US" w:eastAsia="ko-KR"/>
              </w:rPr>
              <w:t>1</w:t>
            </w:r>
            <w:r w:rsidR="00376400" w:rsidRPr="00376400">
              <w:rPr>
                <w:rFonts w:asciiTheme="minorHAnsi" w:hAnsiTheme="minorHAnsi" w:cstheme="minorHAnsi"/>
                <w:szCs w:val="18"/>
                <w:lang w:val="en-US" w:eastAsia="ko-KR"/>
              </w:rPr>
              <w:t>0</w:t>
            </w:r>
          </w:p>
        </w:tc>
        <w:tc>
          <w:tcPr>
            <w:tcW w:w="0" w:type="auto"/>
            <w:tcBorders>
              <w:top w:val="single" w:sz="4" w:space="0" w:color="auto"/>
              <w:left w:val="single" w:sz="4" w:space="0" w:color="auto"/>
              <w:bottom w:val="nil"/>
              <w:right w:val="single" w:sz="4" w:space="0" w:color="auto"/>
            </w:tcBorders>
            <w:hideMark/>
          </w:tcPr>
          <w:p w14:paraId="60F98404" w14:textId="1B5EB90F" w:rsidR="00376400" w:rsidRPr="00376400" w:rsidRDefault="00376400" w:rsidP="00B82226">
            <w:pPr>
              <w:pStyle w:val="TAN"/>
              <w:jc w:val="center"/>
              <w:rPr>
                <w:rFonts w:asciiTheme="minorHAnsi" w:hAnsiTheme="minorHAnsi" w:cstheme="minorHAnsi"/>
                <w:szCs w:val="18"/>
                <w:lang w:val="en-US" w:eastAsia="ko-KR"/>
              </w:rPr>
            </w:pPr>
            <w:r w:rsidRPr="00376400">
              <w:rPr>
                <w:rFonts w:asciiTheme="minorHAnsi" w:hAnsiTheme="minorHAnsi" w:cstheme="minorHAnsi"/>
                <w:szCs w:val="18"/>
                <w:lang w:val="en-US" w:eastAsia="ja-JP"/>
              </w:rPr>
              <w:t>1 (RB</w:t>
            </w:r>
            <w:r w:rsidRPr="00376400">
              <w:rPr>
                <w:rFonts w:asciiTheme="minorHAnsi" w:hAnsiTheme="minorHAnsi" w:cstheme="minorHAnsi"/>
                <w:szCs w:val="18"/>
                <w:vertAlign w:val="subscript"/>
                <w:lang w:val="en-US" w:eastAsia="ja-JP"/>
              </w:rPr>
              <w:t>START</w:t>
            </w:r>
            <w:r w:rsidRPr="00376400">
              <w:rPr>
                <w:rFonts w:asciiTheme="minorHAnsi" w:hAnsiTheme="minorHAnsi" w:cstheme="minorHAnsi"/>
                <w:szCs w:val="18"/>
                <w:lang w:val="en-US" w:eastAsia="ja-JP"/>
              </w:rPr>
              <w:t>=</w:t>
            </w:r>
            <w:r w:rsidR="0051258E">
              <w:rPr>
                <w:rFonts w:asciiTheme="minorHAnsi" w:hAnsiTheme="minorHAnsi" w:cstheme="minorHAnsi"/>
                <w:szCs w:val="18"/>
                <w:lang w:val="en-US" w:eastAsia="ja-JP"/>
              </w:rPr>
              <w:t>20</w:t>
            </w:r>
            <w:r w:rsidRPr="00376400">
              <w:rPr>
                <w:rFonts w:asciiTheme="minorHAnsi" w:hAnsiTheme="minorHAnsi" w:cstheme="minorHAnsi"/>
                <w:szCs w:val="18"/>
                <w:lang w:val="en-US" w:eastAsia="ja-JP"/>
              </w:rPr>
              <w:t>)</w:t>
            </w:r>
          </w:p>
        </w:tc>
        <w:tc>
          <w:tcPr>
            <w:tcW w:w="0" w:type="auto"/>
            <w:tcBorders>
              <w:top w:val="single" w:sz="4" w:space="0" w:color="auto"/>
              <w:left w:val="single" w:sz="4" w:space="0" w:color="auto"/>
              <w:bottom w:val="nil"/>
              <w:right w:val="single" w:sz="4" w:space="0" w:color="auto"/>
            </w:tcBorders>
            <w:hideMark/>
          </w:tcPr>
          <w:p w14:paraId="5F4A742E" w14:textId="137E800B" w:rsidR="00376400" w:rsidRPr="00376400" w:rsidRDefault="00D20350" w:rsidP="00B82226">
            <w:pPr>
              <w:pStyle w:val="TAC"/>
              <w:rPr>
                <w:rFonts w:asciiTheme="minorHAnsi" w:hAnsiTheme="minorHAnsi" w:cstheme="minorHAnsi"/>
                <w:szCs w:val="18"/>
                <w:lang w:val="en-US" w:eastAsia="zh-CN"/>
              </w:rPr>
            </w:pPr>
            <w:r>
              <w:rPr>
                <w:rFonts w:asciiTheme="minorHAnsi" w:hAnsiTheme="minorHAnsi" w:cstheme="minorHAnsi"/>
                <w:szCs w:val="18"/>
                <w:lang w:val="en-US" w:eastAsia="zh-CN"/>
              </w:rPr>
              <w:t>945</w:t>
            </w:r>
          </w:p>
        </w:tc>
        <w:tc>
          <w:tcPr>
            <w:tcW w:w="0" w:type="auto"/>
            <w:tcBorders>
              <w:top w:val="single" w:sz="4" w:space="0" w:color="auto"/>
              <w:left w:val="single" w:sz="4" w:space="0" w:color="auto"/>
              <w:bottom w:val="nil"/>
              <w:right w:val="single" w:sz="4" w:space="0" w:color="auto"/>
            </w:tcBorders>
            <w:hideMark/>
          </w:tcPr>
          <w:p w14:paraId="4657E3AC" w14:textId="77777777" w:rsidR="00376400" w:rsidRPr="00376400" w:rsidRDefault="00376400" w:rsidP="00B82226">
            <w:pPr>
              <w:pStyle w:val="TAC"/>
              <w:rPr>
                <w:rFonts w:asciiTheme="minorHAnsi" w:hAnsiTheme="minorHAnsi" w:cstheme="minorHAnsi"/>
                <w:szCs w:val="18"/>
                <w:lang w:val="en-US" w:eastAsia="ko-KR"/>
              </w:rPr>
            </w:pPr>
            <w:r w:rsidRPr="00376400">
              <w:rPr>
                <w:rFonts w:asciiTheme="minorHAnsi" w:hAnsiTheme="minorHAnsi" w:cstheme="minorHAnsi"/>
                <w:szCs w:val="18"/>
                <w:lang w:val="en-US" w:eastAsia="ja-JP"/>
              </w:rPr>
              <w:t>N/A</w:t>
            </w:r>
          </w:p>
        </w:tc>
        <w:tc>
          <w:tcPr>
            <w:tcW w:w="0" w:type="auto"/>
            <w:tcBorders>
              <w:top w:val="single" w:sz="4" w:space="0" w:color="auto"/>
              <w:left w:val="single" w:sz="4" w:space="0" w:color="auto"/>
              <w:bottom w:val="nil"/>
              <w:right w:val="single" w:sz="4" w:space="0" w:color="auto"/>
            </w:tcBorders>
            <w:hideMark/>
          </w:tcPr>
          <w:p w14:paraId="34C62AF5" w14:textId="77777777" w:rsidR="00376400" w:rsidRPr="00376400" w:rsidRDefault="00376400" w:rsidP="00B82226">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FDD</w:t>
            </w:r>
          </w:p>
        </w:tc>
        <w:tc>
          <w:tcPr>
            <w:tcW w:w="0" w:type="auto"/>
            <w:tcBorders>
              <w:top w:val="single" w:sz="4" w:space="0" w:color="auto"/>
              <w:left w:val="single" w:sz="4" w:space="0" w:color="auto"/>
              <w:bottom w:val="nil"/>
              <w:right w:val="single" w:sz="4" w:space="0" w:color="auto"/>
            </w:tcBorders>
            <w:hideMark/>
          </w:tcPr>
          <w:p w14:paraId="316ABAF1" w14:textId="77777777" w:rsidR="00376400" w:rsidRPr="00376400" w:rsidRDefault="00376400" w:rsidP="00B82226">
            <w:pPr>
              <w:pStyle w:val="TAC"/>
              <w:rPr>
                <w:rFonts w:asciiTheme="minorHAnsi" w:hAnsiTheme="minorHAnsi" w:cstheme="minorHAnsi"/>
                <w:szCs w:val="18"/>
                <w:lang w:val="en-US" w:eastAsia="sv-SE"/>
              </w:rPr>
            </w:pPr>
            <w:r w:rsidRPr="00376400">
              <w:rPr>
                <w:rFonts w:asciiTheme="minorHAnsi" w:hAnsiTheme="minorHAnsi" w:cstheme="minorHAnsi"/>
                <w:szCs w:val="18"/>
                <w:lang w:val="en-US" w:eastAsia="ja-JP"/>
              </w:rPr>
              <w:t>N/A</w:t>
            </w:r>
          </w:p>
        </w:tc>
      </w:tr>
      <w:tr w:rsidR="00D20350" w:rsidRPr="00376400" w14:paraId="63BD6F19" w14:textId="77777777" w:rsidTr="00664E56">
        <w:trPr>
          <w:trHeight w:val="187"/>
          <w:jc w:val="center"/>
        </w:trPr>
        <w:tc>
          <w:tcPr>
            <w:tcW w:w="0" w:type="auto"/>
            <w:tcBorders>
              <w:top w:val="nil"/>
              <w:left w:val="single" w:sz="4" w:space="0" w:color="auto"/>
              <w:bottom w:val="nil"/>
              <w:right w:val="single" w:sz="4" w:space="0" w:color="auto"/>
            </w:tcBorders>
          </w:tcPr>
          <w:p w14:paraId="1DC79D59" w14:textId="77777777" w:rsidR="00376400" w:rsidRPr="00376400" w:rsidRDefault="00376400" w:rsidP="00B82226">
            <w:pPr>
              <w:pStyle w:val="TAC"/>
              <w:rPr>
                <w:rFonts w:asciiTheme="minorHAnsi" w:hAnsiTheme="minorHAnsi" w:cstheme="minorHAnsi"/>
                <w:szCs w:val="18"/>
                <w:lang w:val="en-US" w:eastAsia="zh-CN"/>
              </w:rPr>
            </w:pPr>
          </w:p>
        </w:tc>
        <w:tc>
          <w:tcPr>
            <w:tcW w:w="0" w:type="auto"/>
            <w:tcBorders>
              <w:top w:val="nil"/>
              <w:left w:val="single" w:sz="4" w:space="0" w:color="auto"/>
              <w:bottom w:val="single" w:sz="4" w:space="0" w:color="auto"/>
              <w:right w:val="single" w:sz="4" w:space="0" w:color="auto"/>
            </w:tcBorders>
          </w:tcPr>
          <w:p w14:paraId="0DEC2924" w14:textId="77777777" w:rsidR="00376400" w:rsidRPr="00376400" w:rsidRDefault="00376400" w:rsidP="00B82226">
            <w:pPr>
              <w:pStyle w:val="TAC"/>
              <w:rPr>
                <w:rFonts w:asciiTheme="minorHAnsi" w:hAnsiTheme="minorHAnsi" w:cstheme="minorHAnsi"/>
                <w:szCs w:val="18"/>
                <w:lang w:val="en-US" w:eastAsia="sv-SE"/>
              </w:rPr>
            </w:pPr>
          </w:p>
        </w:tc>
        <w:tc>
          <w:tcPr>
            <w:tcW w:w="0" w:type="auto"/>
            <w:tcBorders>
              <w:top w:val="nil"/>
              <w:left w:val="single" w:sz="4" w:space="0" w:color="auto"/>
              <w:bottom w:val="single" w:sz="4" w:space="0" w:color="auto"/>
              <w:right w:val="single" w:sz="4" w:space="0" w:color="auto"/>
            </w:tcBorders>
            <w:hideMark/>
          </w:tcPr>
          <w:p w14:paraId="37F2FA55" w14:textId="1839E953" w:rsidR="00376400" w:rsidRPr="00376400" w:rsidRDefault="00D20350" w:rsidP="00B82226">
            <w:pPr>
              <w:spacing w:after="0"/>
              <w:jc w:val="center"/>
              <w:rPr>
                <w:rFonts w:asciiTheme="minorHAnsi" w:hAnsiTheme="minorHAnsi" w:cstheme="minorHAnsi"/>
                <w:sz w:val="18"/>
                <w:szCs w:val="18"/>
                <w:lang w:eastAsia="ko-KR"/>
              </w:rPr>
            </w:pPr>
            <w:r>
              <w:rPr>
                <w:rFonts w:asciiTheme="minorHAnsi" w:hAnsiTheme="minorHAnsi" w:cstheme="minorHAnsi"/>
                <w:sz w:val="18"/>
                <w:szCs w:val="18"/>
                <w:lang w:eastAsia="ko-KR"/>
              </w:rPr>
              <w:t>910</w:t>
            </w:r>
          </w:p>
        </w:tc>
        <w:tc>
          <w:tcPr>
            <w:tcW w:w="0" w:type="auto"/>
            <w:tcBorders>
              <w:top w:val="nil"/>
              <w:left w:val="single" w:sz="4" w:space="0" w:color="auto"/>
              <w:bottom w:val="single" w:sz="4" w:space="0" w:color="auto"/>
              <w:right w:val="single" w:sz="4" w:space="0" w:color="auto"/>
            </w:tcBorders>
            <w:hideMark/>
          </w:tcPr>
          <w:p w14:paraId="7F7A67D1" w14:textId="4C4EB627" w:rsidR="00376400" w:rsidRPr="00376400" w:rsidRDefault="00D20350" w:rsidP="00B82226">
            <w:pPr>
              <w:pStyle w:val="TAC"/>
              <w:rPr>
                <w:rFonts w:asciiTheme="minorHAnsi" w:hAnsiTheme="minorHAnsi" w:cstheme="minorHAnsi"/>
                <w:szCs w:val="18"/>
                <w:lang w:val="en-US" w:eastAsia="ko-KR"/>
              </w:rPr>
            </w:pPr>
            <w:r>
              <w:rPr>
                <w:rFonts w:asciiTheme="minorHAnsi" w:hAnsiTheme="minorHAnsi" w:cstheme="minorHAnsi"/>
                <w:szCs w:val="18"/>
                <w:lang w:val="en-US" w:eastAsia="ko-KR"/>
              </w:rPr>
              <w:t>1</w:t>
            </w:r>
            <w:r w:rsidR="00376400" w:rsidRPr="00376400">
              <w:rPr>
                <w:rFonts w:asciiTheme="minorHAnsi" w:hAnsiTheme="minorHAnsi" w:cstheme="minorHAnsi"/>
                <w:szCs w:val="18"/>
                <w:lang w:val="en-US" w:eastAsia="ko-KR"/>
              </w:rPr>
              <w:t>0</w:t>
            </w:r>
          </w:p>
        </w:tc>
        <w:tc>
          <w:tcPr>
            <w:tcW w:w="0" w:type="auto"/>
            <w:tcBorders>
              <w:top w:val="nil"/>
              <w:left w:val="single" w:sz="4" w:space="0" w:color="auto"/>
              <w:bottom w:val="single" w:sz="4" w:space="0" w:color="auto"/>
              <w:right w:val="single" w:sz="4" w:space="0" w:color="auto"/>
            </w:tcBorders>
            <w:hideMark/>
          </w:tcPr>
          <w:p w14:paraId="15EDAE12" w14:textId="1CD18600" w:rsidR="00376400" w:rsidRPr="00376400" w:rsidRDefault="00376400" w:rsidP="00B82226">
            <w:pPr>
              <w:keepNext/>
              <w:keepLines/>
              <w:spacing w:after="0"/>
              <w:jc w:val="center"/>
              <w:rPr>
                <w:rFonts w:asciiTheme="minorHAnsi" w:hAnsiTheme="minorHAnsi" w:cstheme="minorHAnsi"/>
                <w:sz w:val="18"/>
                <w:szCs w:val="18"/>
                <w:lang w:eastAsia="ko-KR"/>
              </w:rPr>
            </w:pPr>
            <w:r w:rsidRPr="00376400">
              <w:rPr>
                <w:rFonts w:asciiTheme="minorHAnsi" w:hAnsiTheme="minorHAnsi" w:cstheme="minorHAnsi"/>
                <w:sz w:val="18"/>
                <w:szCs w:val="18"/>
                <w:lang w:eastAsia="ja-JP"/>
              </w:rPr>
              <w:t>1 (RB</w:t>
            </w:r>
            <w:r w:rsidRPr="00376400">
              <w:rPr>
                <w:rFonts w:asciiTheme="minorHAnsi" w:hAnsiTheme="minorHAnsi" w:cstheme="minorHAnsi"/>
                <w:sz w:val="18"/>
                <w:szCs w:val="18"/>
                <w:vertAlign w:val="subscript"/>
                <w:lang w:eastAsia="ja-JP"/>
              </w:rPr>
              <w:t>START</w:t>
            </w:r>
            <w:r w:rsidRPr="00376400">
              <w:rPr>
                <w:rFonts w:asciiTheme="minorHAnsi" w:hAnsiTheme="minorHAnsi" w:cstheme="minorHAnsi"/>
                <w:sz w:val="18"/>
                <w:szCs w:val="18"/>
                <w:lang w:eastAsia="ja-JP"/>
              </w:rPr>
              <w:t>=</w:t>
            </w:r>
            <w:r w:rsidR="00D20350">
              <w:rPr>
                <w:rFonts w:asciiTheme="minorHAnsi" w:hAnsiTheme="minorHAnsi" w:cstheme="minorHAnsi"/>
                <w:sz w:val="18"/>
                <w:szCs w:val="18"/>
                <w:lang w:eastAsia="ja-JP"/>
              </w:rPr>
              <w:t>4</w:t>
            </w:r>
            <w:r w:rsidR="0051258E">
              <w:rPr>
                <w:rFonts w:asciiTheme="minorHAnsi" w:hAnsiTheme="minorHAnsi" w:cstheme="minorHAnsi"/>
                <w:sz w:val="18"/>
                <w:szCs w:val="18"/>
                <w:lang w:eastAsia="ja-JP"/>
              </w:rPr>
              <w:t>5</w:t>
            </w:r>
            <w:r w:rsidRPr="00376400">
              <w:rPr>
                <w:rFonts w:asciiTheme="minorHAnsi" w:hAnsiTheme="minorHAnsi" w:cstheme="minorHAnsi"/>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5A3BA6CE" w14:textId="69D3F843" w:rsidR="00376400" w:rsidRPr="00376400" w:rsidRDefault="00D20350" w:rsidP="00B82226">
            <w:pPr>
              <w:pStyle w:val="TAN"/>
              <w:jc w:val="center"/>
              <w:rPr>
                <w:rFonts w:asciiTheme="minorHAnsi" w:hAnsiTheme="minorHAnsi" w:cstheme="minorHAnsi"/>
                <w:szCs w:val="18"/>
                <w:lang w:val="en-US" w:eastAsia="ko-KR"/>
              </w:rPr>
            </w:pPr>
            <w:r>
              <w:rPr>
                <w:rFonts w:asciiTheme="minorHAnsi" w:hAnsiTheme="minorHAnsi" w:cstheme="minorHAnsi"/>
                <w:szCs w:val="18"/>
                <w:lang w:val="en-US" w:eastAsia="ko-KR"/>
              </w:rPr>
              <w:t>955</w:t>
            </w:r>
          </w:p>
        </w:tc>
        <w:tc>
          <w:tcPr>
            <w:tcW w:w="0" w:type="auto"/>
            <w:tcBorders>
              <w:top w:val="nil"/>
              <w:left w:val="single" w:sz="4" w:space="0" w:color="auto"/>
              <w:bottom w:val="single" w:sz="4" w:space="0" w:color="auto"/>
              <w:right w:val="single" w:sz="4" w:space="0" w:color="auto"/>
            </w:tcBorders>
            <w:hideMark/>
          </w:tcPr>
          <w:p w14:paraId="3D7B0481" w14:textId="77777777" w:rsidR="00376400" w:rsidRPr="00376400" w:rsidRDefault="00376400" w:rsidP="00B82226">
            <w:pPr>
              <w:pStyle w:val="TAC"/>
              <w:rPr>
                <w:rFonts w:asciiTheme="minorHAnsi" w:hAnsiTheme="minorHAnsi" w:cstheme="minorHAnsi"/>
                <w:szCs w:val="18"/>
                <w:lang w:val="en-US" w:eastAsia="ko-KR"/>
              </w:rPr>
            </w:pPr>
            <w:r w:rsidRPr="00376400">
              <w:rPr>
                <w:rFonts w:asciiTheme="minorHAnsi" w:hAnsiTheme="minorHAnsi" w:cstheme="minorHAnsi"/>
                <w:szCs w:val="18"/>
                <w:lang w:val="en-US" w:eastAsia="ja-JP"/>
              </w:rPr>
              <w:t>N/A</w:t>
            </w:r>
          </w:p>
        </w:tc>
        <w:tc>
          <w:tcPr>
            <w:tcW w:w="0" w:type="auto"/>
            <w:tcBorders>
              <w:top w:val="nil"/>
              <w:left w:val="single" w:sz="4" w:space="0" w:color="auto"/>
              <w:bottom w:val="single" w:sz="4" w:space="0" w:color="auto"/>
              <w:right w:val="single" w:sz="4" w:space="0" w:color="auto"/>
            </w:tcBorders>
            <w:hideMark/>
          </w:tcPr>
          <w:p w14:paraId="33689045" w14:textId="77777777" w:rsidR="00376400" w:rsidRPr="00376400" w:rsidRDefault="00376400" w:rsidP="00B82226">
            <w:pPr>
              <w:pStyle w:val="TAC"/>
              <w:rPr>
                <w:rFonts w:asciiTheme="minorHAnsi" w:hAnsiTheme="minorHAnsi" w:cstheme="minorHAnsi"/>
                <w:szCs w:val="18"/>
                <w:lang w:val="en-US" w:eastAsia="zh-CN"/>
              </w:rPr>
            </w:pPr>
            <w:r w:rsidRPr="00376400">
              <w:rPr>
                <w:rFonts w:asciiTheme="minorHAnsi" w:hAnsiTheme="minorHAnsi" w:cstheme="minorHAnsi"/>
                <w:szCs w:val="18"/>
                <w:lang w:val="en-US" w:eastAsia="zh-CN"/>
              </w:rPr>
              <w:t>FDD</w:t>
            </w:r>
          </w:p>
        </w:tc>
        <w:tc>
          <w:tcPr>
            <w:tcW w:w="0" w:type="auto"/>
            <w:tcBorders>
              <w:top w:val="nil"/>
              <w:left w:val="single" w:sz="4" w:space="0" w:color="auto"/>
              <w:bottom w:val="single" w:sz="4" w:space="0" w:color="auto"/>
              <w:right w:val="single" w:sz="4" w:space="0" w:color="auto"/>
            </w:tcBorders>
            <w:hideMark/>
          </w:tcPr>
          <w:p w14:paraId="4D7384E0" w14:textId="77777777" w:rsidR="00376400" w:rsidRPr="00376400" w:rsidRDefault="00376400" w:rsidP="00B82226">
            <w:pPr>
              <w:pStyle w:val="TAC"/>
              <w:rPr>
                <w:rFonts w:asciiTheme="minorHAnsi" w:hAnsiTheme="minorHAnsi" w:cstheme="minorHAnsi"/>
                <w:szCs w:val="18"/>
                <w:lang w:val="en-US" w:eastAsia="sv-SE"/>
              </w:rPr>
            </w:pPr>
            <w:r w:rsidRPr="00376400">
              <w:rPr>
                <w:rFonts w:asciiTheme="minorHAnsi" w:hAnsiTheme="minorHAnsi" w:cstheme="minorHAnsi"/>
                <w:szCs w:val="18"/>
                <w:lang w:val="en-US" w:eastAsia="ja-JP"/>
              </w:rPr>
              <w:t>N/A</w:t>
            </w:r>
          </w:p>
        </w:tc>
      </w:tr>
      <w:tr w:rsidR="0051258E" w:rsidRPr="00376400" w14:paraId="256067EB" w14:textId="77777777" w:rsidTr="00664E56">
        <w:trPr>
          <w:trHeight w:val="187"/>
          <w:jc w:val="center"/>
        </w:trPr>
        <w:tc>
          <w:tcPr>
            <w:tcW w:w="0" w:type="auto"/>
            <w:tcBorders>
              <w:top w:val="nil"/>
              <w:left w:val="single" w:sz="4" w:space="0" w:color="auto"/>
              <w:bottom w:val="single" w:sz="4" w:space="0" w:color="auto"/>
              <w:right w:val="single" w:sz="4" w:space="0" w:color="auto"/>
            </w:tcBorders>
          </w:tcPr>
          <w:p w14:paraId="755BF73B" w14:textId="77777777" w:rsidR="0051258E" w:rsidRPr="00376400" w:rsidRDefault="0051258E" w:rsidP="0051258E">
            <w:pPr>
              <w:pStyle w:val="TAC"/>
              <w:rPr>
                <w:rFonts w:asciiTheme="minorHAnsi" w:hAnsiTheme="minorHAnsi" w:cstheme="min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4289AE0" w14:textId="111F593B" w:rsidR="0051258E" w:rsidRPr="00376400" w:rsidRDefault="0051258E" w:rsidP="0051258E">
            <w:pPr>
              <w:pStyle w:val="TAC"/>
              <w:rPr>
                <w:rFonts w:asciiTheme="minorHAnsi" w:hAnsiTheme="minorHAnsi" w:cstheme="minorHAnsi"/>
                <w:szCs w:val="18"/>
                <w:lang w:val="en-US" w:eastAsia="sv-SE"/>
              </w:rPr>
            </w:pPr>
            <w:r>
              <w:rPr>
                <w:rFonts w:asciiTheme="minorHAnsi" w:hAnsiTheme="minorHAnsi" w:cstheme="minorHAnsi"/>
                <w:szCs w:val="18"/>
                <w:lang w:val="en-US" w:eastAsia="sv-SE"/>
              </w:rPr>
              <w:t>n</w:t>
            </w:r>
            <w:r w:rsidRPr="00376400">
              <w:rPr>
                <w:rFonts w:asciiTheme="minorHAnsi" w:hAnsiTheme="minorHAnsi" w:cstheme="minorHAnsi"/>
                <w:szCs w:val="18"/>
                <w:lang w:val="en-US" w:eastAsia="sv-SE"/>
              </w:rPr>
              <w:t>7</w:t>
            </w:r>
            <w:r>
              <w:rPr>
                <w:rFonts w:asciiTheme="minorHAnsi" w:hAnsiTheme="minorHAnsi" w:cstheme="minorHAnsi"/>
                <w:szCs w:val="18"/>
                <w:lang w:val="en-US" w:eastAsia="sv-SE"/>
              </w:rPr>
              <w:t>8</w:t>
            </w:r>
          </w:p>
        </w:tc>
        <w:tc>
          <w:tcPr>
            <w:tcW w:w="0" w:type="auto"/>
            <w:tcBorders>
              <w:top w:val="single" w:sz="4" w:space="0" w:color="auto"/>
              <w:left w:val="single" w:sz="4" w:space="0" w:color="auto"/>
              <w:bottom w:val="single" w:sz="4" w:space="0" w:color="auto"/>
              <w:right w:val="single" w:sz="4" w:space="0" w:color="auto"/>
            </w:tcBorders>
            <w:hideMark/>
          </w:tcPr>
          <w:p w14:paraId="04CA7ABD" w14:textId="1723A517" w:rsidR="0051258E" w:rsidRPr="00376400" w:rsidRDefault="0051258E" w:rsidP="0051258E">
            <w:pPr>
              <w:spacing w:after="0"/>
              <w:jc w:val="center"/>
              <w:rPr>
                <w:rFonts w:asciiTheme="minorHAnsi" w:hAnsiTheme="minorHAnsi" w:cstheme="minorHAnsi"/>
                <w:sz w:val="18"/>
                <w:szCs w:val="18"/>
                <w:lang w:eastAsia="ko-KR"/>
              </w:rPr>
            </w:pPr>
            <w:r>
              <w:rPr>
                <w:rFonts w:asciiTheme="minorHAnsi" w:hAnsiTheme="minorHAnsi" w:cstheme="minorHAnsi"/>
                <w:sz w:val="18"/>
                <w:szCs w:val="18"/>
                <w:lang w:eastAsia="ja-JP"/>
              </w:rPr>
              <w:t>3660</w:t>
            </w:r>
          </w:p>
        </w:tc>
        <w:tc>
          <w:tcPr>
            <w:tcW w:w="0" w:type="auto"/>
            <w:tcBorders>
              <w:top w:val="single" w:sz="4" w:space="0" w:color="auto"/>
              <w:left w:val="single" w:sz="4" w:space="0" w:color="auto"/>
              <w:bottom w:val="single" w:sz="4" w:space="0" w:color="auto"/>
              <w:right w:val="single" w:sz="4" w:space="0" w:color="auto"/>
            </w:tcBorders>
            <w:hideMark/>
          </w:tcPr>
          <w:p w14:paraId="66D365B2" w14:textId="20110534" w:rsidR="0051258E" w:rsidRPr="00376400" w:rsidRDefault="0051258E" w:rsidP="0051258E">
            <w:pPr>
              <w:pStyle w:val="TAC"/>
              <w:rPr>
                <w:rFonts w:asciiTheme="minorHAnsi" w:hAnsiTheme="minorHAnsi" w:cstheme="minorHAnsi"/>
                <w:szCs w:val="18"/>
                <w:lang w:val="en-US" w:eastAsia="ko-KR"/>
              </w:rPr>
            </w:pPr>
            <w:r>
              <w:rPr>
                <w:rFonts w:asciiTheme="minorHAnsi" w:hAnsiTheme="minorHAnsi" w:cstheme="minorHAnsi"/>
                <w:szCs w:val="18"/>
                <w:lang w:val="en-US" w:eastAsia="ko-KR"/>
              </w:rPr>
              <w:t>10</w:t>
            </w:r>
          </w:p>
        </w:tc>
        <w:tc>
          <w:tcPr>
            <w:tcW w:w="0" w:type="auto"/>
            <w:tcBorders>
              <w:top w:val="single" w:sz="4" w:space="0" w:color="auto"/>
              <w:left w:val="single" w:sz="4" w:space="0" w:color="auto"/>
              <w:bottom w:val="single" w:sz="4" w:space="0" w:color="auto"/>
              <w:right w:val="single" w:sz="4" w:space="0" w:color="auto"/>
            </w:tcBorders>
            <w:hideMark/>
          </w:tcPr>
          <w:p w14:paraId="56F150FA" w14:textId="4B3526A5" w:rsidR="0051258E" w:rsidRPr="00376400" w:rsidRDefault="0051258E" w:rsidP="0051258E">
            <w:pPr>
              <w:keepNext/>
              <w:keepLines/>
              <w:spacing w:after="0"/>
              <w:jc w:val="center"/>
              <w:rPr>
                <w:rFonts w:asciiTheme="minorHAnsi" w:hAnsiTheme="minorHAnsi" w:cstheme="minorHAnsi"/>
                <w:sz w:val="18"/>
                <w:szCs w:val="18"/>
                <w:lang w:eastAsia="ja-JP"/>
              </w:rPr>
            </w:pPr>
            <w:r>
              <w:rPr>
                <w:rFonts w:asciiTheme="minorHAnsi" w:hAnsiTheme="minorHAnsi" w:cstheme="minorHAnsi"/>
                <w:sz w:val="18"/>
                <w:szCs w:val="18"/>
                <w:lang w:eastAsia="ja-JP"/>
              </w:rPr>
              <w:t>25</w:t>
            </w:r>
            <w:r w:rsidRPr="00376400">
              <w:rPr>
                <w:rFonts w:asciiTheme="minorHAnsi" w:hAnsiTheme="minorHAnsi" w:cstheme="minorHAnsi"/>
                <w:sz w:val="18"/>
                <w:szCs w:val="18"/>
                <w:lang w:eastAsia="ja-JP"/>
              </w:rPr>
              <w:t xml:space="preserve"> (RB</w:t>
            </w:r>
            <w:r w:rsidRPr="00376400">
              <w:rPr>
                <w:rFonts w:asciiTheme="minorHAnsi" w:hAnsiTheme="minorHAnsi" w:cstheme="minorHAnsi"/>
                <w:sz w:val="18"/>
                <w:szCs w:val="18"/>
                <w:vertAlign w:val="subscript"/>
                <w:lang w:eastAsia="ja-JP"/>
              </w:rPr>
              <w:t>START</w:t>
            </w:r>
            <w:r w:rsidRPr="00376400">
              <w:rPr>
                <w:rFonts w:asciiTheme="minorHAnsi" w:hAnsiTheme="minorHAnsi" w:cstheme="minorHAnsi"/>
                <w:sz w:val="18"/>
                <w:szCs w:val="18"/>
                <w:lang w:eastAsia="ja-JP"/>
              </w:rPr>
              <w:t>=</w:t>
            </w:r>
            <w:r>
              <w:rPr>
                <w:rFonts w:asciiTheme="minorHAnsi" w:hAnsiTheme="minorHAnsi" w:cstheme="minorHAnsi"/>
                <w:sz w:val="18"/>
                <w:szCs w:val="18"/>
                <w:lang w:eastAsia="ja-JP"/>
              </w:rPr>
              <w:t>0</w:t>
            </w:r>
            <w:r w:rsidRPr="00376400">
              <w:rPr>
                <w:rFonts w:asciiTheme="minorHAnsi" w:hAnsiTheme="minorHAnsi" w:cstheme="minorHAnsi"/>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2BC7592" w14:textId="6A385521" w:rsidR="0051258E" w:rsidRPr="00376400" w:rsidRDefault="0051258E" w:rsidP="0051258E">
            <w:pPr>
              <w:pStyle w:val="TAN"/>
              <w:jc w:val="center"/>
              <w:rPr>
                <w:rFonts w:asciiTheme="minorHAnsi" w:hAnsiTheme="minorHAnsi" w:cstheme="minorHAnsi"/>
                <w:szCs w:val="18"/>
                <w:lang w:val="en-US" w:eastAsia="ko-KR"/>
              </w:rPr>
            </w:pPr>
            <w:r>
              <w:rPr>
                <w:rFonts w:asciiTheme="minorHAnsi" w:hAnsiTheme="minorHAnsi" w:cstheme="minorHAnsi"/>
                <w:szCs w:val="18"/>
                <w:lang w:val="en-US"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12F700FD" w14:textId="70203E9D" w:rsidR="0051258E" w:rsidRPr="00376400" w:rsidRDefault="0051258E" w:rsidP="0051258E">
            <w:pPr>
              <w:pStyle w:val="TAC"/>
              <w:rPr>
                <w:rFonts w:asciiTheme="minorHAnsi" w:hAnsiTheme="minorHAnsi" w:cstheme="minorHAnsi"/>
                <w:b/>
                <w:color w:val="FF0000"/>
                <w:szCs w:val="18"/>
                <w:lang w:val="en-US" w:eastAsia="ko-KR"/>
              </w:rPr>
            </w:pPr>
            <w:r w:rsidRPr="00376400">
              <w:rPr>
                <w:rFonts w:asciiTheme="minorHAnsi" w:hAnsiTheme="minorHAnsi" w:cstheme="min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8ED9E10" w14:textId="434B3766" w:rsidR="0051258E" w:rsidRPr="00376400" w:rsidRDefault="0051258E" w:rsidP="0051258E">
            <w:pPr>
              <w:pStyle w:val="TAC"/>
              <w:rPr>
                <w:rFonts w:asciiTheme="minorHAnsi" w:hAnsiTheme="minorHAnsi" w:cstheme="minorHAnsi"/>
                <w:szCs w:val="18"/>
                <w:lang w:val="en-US" w:eastAsia="zh-CN"/>
              </w:rPr>
            </w:pPr>
            <w:r>
              <w:rPr>
                <w:rFonts w:asciiTheme="minorHAnsi" w:hAnsiTheme="minorHAnsi" w:cstheme="minorHAnsi"/>
                <w:szCs w:val="18"/>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3ED5A67A" w14:textId="14389D99" w:rsidR="0051258E" w:rsidRPr="00376400" w:rsidRDefault="0051258E" w:rsidP="0051258E">
            <w:pPr>
              <w:pStyle w:val="TAC"/>
              <w:rPr>
                <w:rFonts w:asciiTheme="minorHAnsi" w:hAnsiTheme="minorHAnsi" w:cstheme="minorHAnsi"/>
                <w:szCs w:val="18"/>
                <w:lang w:val="en-US" w:eastAsia="sv-SE"/>
              </w:rPr>
            </w:pPr>
            <w:r>
              <w:rPr>
                <w:rFonts w:asciiTheme="minorHAnsi" w:hAnsiTheme="minorHAnsi" w:cstheme="minorHAnsi"/>
                <w:szCs w:val="18"/>
                <w:lang w:val="en-US" w:eastAsia="sv-SE"/>
              </w:rPr>
              <w:t>N/A</w:t>
            </w:r>
          </w:p>
        </w:tc>
      </w:tr>
    </w:tbl>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0841D292" w14:textId="2791BA65" w:rsidR="003B6D0B" w:rsidRDefault="003B6D0B" w:rsidP="009106B2">
      <w:pPr>
        <w:pStyle w:val="Heading1"/>
        <w:spacing w:after="120"/>
        <w:jc w:val="both"/>
      </w:pPr>
      <w:r>
        <w:rPr>
          <w:lang w:eastAsia="ja-JP"/>
        </w:rPr>
        <w:t>References</w:t>
      </w:r>
    </w:p>
    <w:bookmarkEnd w:id="0"/>
    <w:bookmarkEnd w:id="1"/>
    <w:bookmarkEnd w:id="2"/>
    <w:bookmarkEnd w:id="3"/>
    <w:bookmarkEnd w:id="4"/>
    <w:bookmarkEnd w:id="5"/>
    <w:bookmarkEnd w:id="6"/>
    <w:bookmarkEnd w:id="7"/>
    <w:bookmarkEnd w:id="8"/>
    <w:bookmarkEnd w:id="9"/>
    <w:p w14:paraId="78D7E7A7" w14:textId="7EF5D353" w:rsidR="00AA125B" w:rsidRDefault="00AA125B" w:rsidP="00AA125B">
      <w:pPr>
        <w:spacing w:after="120"/>
        <w:ind w:left="564" w:hanging="564"/>
        <w:rPr>
          <w:lang w:val="pt-BR" w:eastAsia="ja-JP"/>
        </w:rPr>
      </w:pPr>
      <w:r w:rsidRPr="006F0FF1">
        <w:rPr>
          <w:rFonts w:hint="eastAsia"/>
          <w:lang w:val="pt-BR" w:eastAsia="ja-JP"/>
        </w:rPr>
        <w:t>[1]</w:t>
      </w:r>
      <w:r w:rsidRPr="006F0FF1">
        <w:rPr>
          <w:lang w:val="pt-BR" w:eastAsia="ja-JP"/>
        </w:rPr>
        <w:tab/>
      </w:r>
      <w:r w:rsidR="00F40BDE" w:rsidRPr="00F40BDE">
        <w:rPr>
          <w:lang w:val="pt-BR" w:eastAsia="ja-JP"/>
        </w:rPr>
        <w:t>R4-2301456 DC of 2 bands LTE and 1 NR band_RAN 98e</w:t>
      </w:r>
      <w:r w:rsidR="00F40BDE">
        <w:rPr>
          <w:lang w:val="pt-BR" w:eastAsia="ja-JP"/>
        </w:rPr>
        <w:t>,</w:t>
      </w:r>
      <w:r w:rsidRPr="00187497">
        <w:rPr>
          <w:lang w:val="pt-BR" w:eastAsia="ja-JP"/>
        </w:rPr>
        <w:t xml:space="preserve"> </w:t>
      </w:r>
      <w:r w:rsidR="006F2436" w:rsidRPr="006F2436">
        <w:rPr>
          <w:lang w:val="pt-BR" w:eastAsia="ja-JP"/>
        </w:rPr>
        <w:t>3GPP TSG-RAN WG4 Meeting # 106</w:t>
      </w:r>
      <w:r w:rsidR="006F2436">
        <w:rPr>
          <w:lang w:val="pt-BR" w:eastAsia="ja-JP"/>
        </w:rPr>
        <w:t xml:space="preserve"> Athens, Greece, </w:t>
      </w:r>
      <w:r w:rsidR="006F2436" w:rsidRPr="006F2436">
        <w:rPr>
          <w:lang w:val="pt-BR" w:eastAsia="ja-JP"/>
        </w:rPr>
        <w:t>Huawei, HiSilicon.</w:t>
      </w:r>
    </w:p>
    <w:p w14:paraId="33AD2E88" w14:textId="1FB69C14" w:rsidR="00F40BDE" w:rsidRDefault="00AA125B" w:rsidP="00264849">
      <w:pPr>
        <w:spacing w:after="120"/>
        <w:ind w:left="564" w:hanging="564"/>
        <w:rPr>
          <w:lang w:val="pt-BR" w:eastAsia="ja-JP"/>
        </w:rPr>
      </w:pPr>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00F40BDE" w:rsidRPr="00F40BDE">
        <w:rPr>
          <w:lang w:val="pt-BR" w:eastAsia="ja-JP"/>
        </w:rPr>
        <w:t>R4-2220556 WF on triple beat rules and MSD for inter-band with 2UL with intra-band ULCA</w:t>
      </w:r>
      <w:r w:rsidRPr="00A722E8">
        <w:rPr>
          <w:lang w:val="pt-BR" w:eastAsia="ja-JP"/>
        </w:rPr>
        <w:t xml:space="preserve">, </w:t>
      </w:r>
      <w:r w:rsidR="00997273" w:rsidRPr="00997273">
        <w:rPr>
          <w:lang w:val="pt-BR" w:eastAsia="ja-JP"/>
        </w:rPr>
        <w:t xml:space="preserve">3GPP TSG-RAN WG4 Meeting # </w:t>
      </w:r>
      <w:r w:rsidR="00F40BDE">
        <w:rPr>
          <w:lang w:val="pt-BR" w:eastAsia="ja-JP"/>
        </w:rPr>
        <w:t>105</w:t>
      </w:r>
      <w:r w:rsidR="00997273" w:rsidRPr="00997273">
        <w:rPr>
          <w:lang w:val="pt-BR" w:eastAsia="ja-JP"/>
        </w:rPr>
        <w:t xml:space="preserve"> </w:t>
      </w:r>
      <w:r w:rsidR="00997273">
        <w:rPr>
          <w:lang w:val="pt-BR" w:eastAsia="ja-JP"/>
        </w:rPr>
        <w:t xml:space="preserve">, </w:t>
      </w:r>
      <w:r w:rsidR="00F40BDE">
        <w:rPr>
          <w:lang w:val="pt-BR" w:eastAsia="ja-JP"/>
        </w:rPr>
        <w:t>Toulouse, France</w:t>
      </w:r>
      <w:r w:rsidR="00997273">
        <w:rPr>
          <w:lang w:val="pt-BR" w:eastAsia="ja-JP"/>
        </w:rPr>
        <w:t xml:space="preserve">, </w:t>
      </w:r>
      <w:r w:rsidR="00F40BDE" w:rsidRPr="00F40BDE">
        <w:rPr>
          <w:lang w:val="pt-BR" w:eastAsia="ja-JP"/>
        </w:rPr>
        <w:t>Murata Manufacturing Co Ltd., Skyworks Solutions Inc</w:t>
      </w:r>
      <w:r w:rsidR="00F40BDE">
        <w:rPr>
          <w:lang w:val="pt-BR" w:eastAsia="ja-JP"/>
        </w:rPr>
        <w:t>.</w:t>
      </w:r>
    </w:p>
    <w:sectPr w:rsidR="00F40BD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1A227" w14:textId="77777777" w:rsidR="00383F7E" w:rsidRDefault="00383F7E">
      <w:r>
        <w:separator/>
      </w:r>
    </w:p>
  </w:endnote>
  <w:endnote w:type="continuationSeparator" w:id="0">
    <w:p w14:paraId="62CD5688" w14:textId="77777777" w:rsidR="00383F7E" w:rsidRDefault="00383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altName w:val="Sylfae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F75" w:rsidRDefault="00EC4F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2DCCE" w14:textId="77777777" w:rsidR="00383F7E" w:rsidRDefault="00383F7E">
      <w:r>
        <w:separator/>
      </w:r>
    </w:p>
  </w:footnote>
  <w:footnote w:type="continuationSeparator" w:id="0">
    <w:p w14:paraId="37753562" w14:textId="77777777" w:rsidR="00383F7E" w:rsidRDefault="00383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833E4D"/>
    <w:multiLevelType w:val="hybridMultilevel"/>
    <w:tmpl w:val="8EDC1C9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12902"/>
    <w:multiLevelType w:val="hybridMultilevel"/>
    <w:tmpl w:val="C312236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A67984"/>
    <w:multiLevelType w:val="hybridMultilevel"/>
    <w:tmpl w:val="276A5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62925"/>
    <w:multiLevelType w:val="hybridMultilevel"/>
    <w:tmpl w:val="51EAFCBC"/>
    <w:lvl w:ilvl="0" w:tplc="09E02BE0">
      <w:start w:val="1"/>
      <w:numFmt w:val="bullet"/>
      <w:lvlText w:val="•"/>
      <w:lvlJc w:val="left"/>
      <w:pPr>
        <w:ind w:left="720" w:hanging="360"/>
      </w:pPr>
      <w:rPr>
        <w:rFonts w:ascii="Arial" w:hAnsi="Arial" w:hint="default"/>
      </w:rPr>
    </w:lvl>
    <w:lvl w:ilvl="1" w:tplc="6788486E">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931381"/>
    <w:multiLevelType w:val="hybridMultilevel"/>
    <w:tmpl w:val="1832940E"/>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0767F"/>
    <w:multiLevelType w:val="hybridMultilevel"/>
    <w:tmpl w:val="7FFED94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6029DB"/>
    <w:multiLevelType w:val="hybridMultilevel"/>
    <w:tmpl w:val="BDB69B8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7611D7"/>
    <w:multiLevelType w:val="hybridMultilevel"/>
    <w:tmpl w:val="0F162D5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D613CC"/>
    <w:multiLevelType w:val="multilevel"/>
    <w:tmpl w:val="51E8BC00"/>
    <w:lvl w:ilvl="0">
      <w:start w:val="1"/>
      <w:numFmt w:val="decimal"/>
      <w:lvlText w:val="%1."/>
      <w:lvlJc w:val="left"/>
      <w:pPr>
        <w:ind w:left="766" w:hanging="360"/>
      </w:pPr>
    </w:lvl>
    <w:lvl w:ilvl="1">
      <w:start w:val="3"/>
      <w:numFmt w:val="decimal"/>
      <w:isLgl/>
      <w:lvlText w:val="%1.%2"/>
      <w:lvlJc w:val="left"/>
      <w:pPr>
        <w:ind w:left="934" w:hanging="528"/>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126" w:hanging="720"/>
      </w:pPr>
      <w:rPr>
        <w:rFonts w:hint="default"/>
      </w:rPr>
    </w:lvl>
    <w:lvl w:ilvl="4">
      <w:start w:val="1"/>
      <w:numFmt w:val="decimal"/>
      <w:isLgl/>
      <w:lvlText w:val="%1.%2.%3.%4.%5"/>
      <w:lvlJc w:val="left"/>
      <w:pPr>
        <w:ind w:left="1126" w:hanging="720"/>
      </w:pPr>
      <w:rPr>
        <w:rFonts w:hint="default"/>
      </w:rPr>
    </w:lvl>
    <w:lvl w:ilvl="5">
      <w:start w:val="1"/>
      <w:numFmt w:val="decimal"/>
      <w:isLgl/>
      <w:lvlText w:val="%1.%2.%3.%4.%5.%6"/>
      <w:lvlJc w:val="left"/>
      <w:pPr>
        <w:ind w:left="1486" w:hanging="1080"/>
      </w:pPr>
      <w:rPr>
        <w:rFonts w:hint="default"/>
      </w:rPr>
    </w:lvl>
    <w:lvl w:ilvl="6">
      <w:start w:val="1"/>
      <w:numFmt w:val="decimal"/>
      <w:isLgl/>
      <w:lvlText w:val="%1.%2.%3.%4.%5.%6.%7"/>
      <w:lvlJc w:val="left"/>
      <w:pPr>
        <w:ind w:left="1486" w:hanging="1080"/>
      </w:pPr>
      <w:rPr>
        <w:rFonts w:hint="default"/>
      </w:rPr>
    </w:lvl>
    <w:lvl w:ilvl="7">
      <w:start w:val="1"/>
      <w:numFmt w:val="decimal"/>
      <w:isLgl/>
      <w:lvlText w:val="%1.%2.%3.%4.%5.%6.%7.%8"/>
      <w:lvlJc w:val="left"/>
      <w:pPr>
        <w:ind w:left="1846" w:hanging="1440"/>
      </w:pPr>
      <w:rPr>
        <w:rFonts w:hint="default"/>
      </w:rPr>
    </w:lvl>
    <w:lvl w:ilvl="8">
      <w:start w:val="1"/>
      <w:numFmt w:val="decimal"/>
      <w:isLgl/>
      <w:lvlText w:val="%1.%2.%3.%4.%5.%6.%7.%8.%9"/>
      <w:lvlJc w:val="left"/>
      <w:pPr>
        <w:ind w:left="1846" w:hanging="1440"/>
      </w:pPr>
      <w:rPr>
        <w:rFonts w:hint="default"/>
      </w:rPr>
    </w:lvl>
  </w:abstractNum>
  <w:abstractNum w:abstractNumId="14"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26BE9"/>
    <w:multiLevelType w:val="hybridMultilevel"/>
    <w:tmpl w:val="0DF6D1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2CBC"/>
    <w:multiLevelType w:val="hybridMultilevel"/>
    <w:tmpl w:val="B23664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460C66"/>
    <w:multiLevelType w:val="hybridMultilevel"/>
    <w:tmpl w:val="B87C203C"/>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631CB"/>
    <w:multiLevelType w:val="hybridMultilevel"/>
    <w:tmpl w:val="900C7DA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CE555B"/>
    <w:multiLevelType w:val="hybridMultilevel"/>
    <w:tmpl w:val="3124C194"/>
    <w:lvl w:ilvl="0" w:tplc="6788486E">
      <w:start w:val="1"/>
      <w:numFmt w:val="bullet"/>
      <w:lvlText w:val="-"/>
      <w:lvlJc w:val="left"/>
      <w:pPr>
        <w:ind w:left="775" w:hanging="360"/>
      </w:pPr>
      <w:rPr>
        <w:rFonts w:ascii="Times New Roman"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5" w15:restartNumberingAfterBreak="0">
    <w:nsid w:val="40902029"/>
    <w:multiLevelType w:val="hybridMultilevel"/>
    <w:tmpl w:val="E2B03BC6"/>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42BC6207"/>
    <w:multiLevelType w:val="hybridMultilevel"/>
    <w:tmpl w:val="C34E0276"/>
    <w:lvl w:ilvl="0" w:tplc="09E02BE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3A3A3C"/>
    <w:multiLevelType w:val="hybridMultilevel"/>
    <w:tmpl w:val="BAE69402"/>
    <w:lvl w:ilvl="0" w:tplc="F7CCDF00">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825537A"/>
    <w:multiLevelType w:val="hybridMultilevel"/>
    <w:tmpl w:val="7584BB4C"/>
    <w:lvl w:ilvl="0" w:tplc="0409000F">
      <w:start w:val="1"/>
      <w:numFmt w:val="decimal"/>
      <w:lvlText w:val="%1."/>
      <w:lvlJc w:val="left"/>
      <w:pPr>
        <w:ind w:left="822" w:hanging="360"/>
      </w:pPr>
    </w:lvl>
    <w:lvl w:ilvl="1" w:tplc="04090019">
      <w:start w:val="1"/>
      <w:numFmt w:val="lowerLetter"/>
      <w:lvlText w:val="%2."/>
      <w:lvlJc w:val="left"/>
      <w:pPr>
        <w:ind w:left="1542" w:hanging="360"/>
      </w:pPr>
    </w:lvl>
    <w:lvl w:ilvl="2" w:tplc="0409001B">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6" w15:restartNumberingAfterBreak="0">
    <w:nsid w:val="66731FDD"/>
    <w:multiLevelType w:val="hybridMultilevel"/>
    <w:tmpl w:val="4502E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E12610"/>
    <w:multiLevelType w:val="hybridMultilevel"/>
    <w:tmpl w:val="F858F51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8E3658"/>
    <w:multiLevelType w:val="hybridMultilevel"/>
    <w:tmpl w:val="F0A8092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1F4C2C"/>
    <w:multiLevelType w:val="hybridMultilevel"/>
    <w:tmpl w:val="E2CE7B0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24613120">
    <w:abstractNumId w:val="31"/>
  </w:num>
  <w:num w:numId="2" w16cid:durableId="1322850367">
    <w:abstractNumId w:val="45"/>
  </w:num>
  <w:num w:numId="3" w16cid:durableId="1737580760">
    <w:abstractNumId w:val="18"/>
  </w:num>
  <w:num w:numId="4" w16cid:durableId="157044533">
    <w:abstractNumId w:val="5"/>
  </w:num>
  <w:num w:numId="5" w16cid:durableId="1483232367">
    <w:abstractNumId w:val="39"/>
  </w:num>
  <w:num w:numId="6" w16cid:durableId="2033333448">
    <w:abstractNumId w:val="34"/>
  </w:num>
  <w:num w:numId="7" w16cid:durableId="50930579">
    <w:abstractNumId w:val="37"/>
  </w:num>
  <w:num w:numId="8" w16cid:durableId="1695306052">
    <w:abstractNumId w:val="20"/>
  </w:num>
  <w:num w:numId="9" w16cid:durableId="1099914063">
    <w:abstractNumId w:val="32"/>
  </w:num>
  <w:num w:numId="10" w16cid:durableId="2085029967">
    <w:abstractNumId w:val="48"/>
  </w:num>
  <w:num w:numId="11" w16cid:durableId="207382198">
    <w:abstractNumId w:val="17"/>
  </w:num>
  <w:num w:numId="12" w16cid:durableId="14133521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3243801">
    <w:abstractNumId w:val="43"/>
  </w:num>
  <w:num w:numId="14" w16cid:durableId="13727905">
    <w:abstractNumId w:val="4"/>
  </w:num>
  <w:num w:numId="15" w16cid:durableId="528490901">
    <w:abstractNumId w:val="29"/>
  </w:num>
  <w:num w:numId="16" w16cid:durableId="520708939">
    <w:abstractNumId w:val="23"/>
  </w:num>
  <w:num w:numId="17" w16cid:durableId="1478257363">
    <w:abstractNumId w:val="42"/>
  </w:num>
  <w:num w:numId="18" w16cid:durableId="596056798">
    <w:abstractNumId w:val="44"/>
  </w:num>
  <w:num w:numId="19" w16cid:durableId="2054696617">
    <w:abstractNumId w:val="0"/>
  </w:num>
  <w:num w:numId="20" w16cid:durableId="2144348304">
    <w:abstractNumId w:val="36"/>
  </w:num>
  <w:num w:numId="21" w16cid:durableId="288827776">
    <w:abstractNumId w:val="13"/>
  </w:num>
  <w:num w:numId="22" w16cid:durableId="584994399">
    <w:abstractNumId w:val="19"/>
  </w:num>
  <w:num w:numId="23" w16cid:durableId="2020428476">
    <w:abstractNumId w:val="41"/>
  </w:num>
  <w:num w:numId="24" w16cid:durableId="115879119">
    <w:abstractNumId w:val="8"/>
  </w:num>
  <w:num w:numId="25" w16cid:durableId="190068767">
    <w:abstractNumId w:val="3"/>
  </w:num>
  <w:num w:numId="26" w16cid:durableId="394469945">
    <w:abstractNumId w:val="40"/>
  </w:num>
  <w:num w:numId="27" w16cid:durableId="505751425">
    <w:abstractNumId w:val="33"/>
  </w:num>
  <w:num w:numId="28" w16cid:durableId="1551964891">
    <w:abstractNumId w:val="24"/>
  </w:num>
  <w:num w:numId="29" w16cid:durableId="1654679582">
    <w:abstractNumId w:val="1"/>
  </w:num>
  <w:num w:numId="30" w16cid:durableId="634990664">
    <w:abstractNumId w:val="16"/>
  </w:num>
  <w:num w:numId="31" w16cid:durableId="947545502">
    <w:abstractNumId w:val="47"/>
  </w:num>
  <w:num w:numId="32" w16cid:durableId="1075711876">
    <w:abstractNumId w:val="10"/>
  </w:num>
  <w:num w:numId="33" w16cid:durableId="1999722835">
    <w:abstractNumId w:val="9"/>
  </w:num>
  <w:num w:numId="34" w16cid:durableId="537275092">
    <w:abstractNumId w:val="25"/>
  </w:num>
  <w:num w:numId="35" w16cid:durableId="1946764673">
    <w:abstractNumId w:val="11"/>
  </w:num>
  <w:num w:numId="36" w16cid:durableId="1439176530">
    <w:abstractNumId w:val="12"/>
  </w:num>
  <w:num w:numId="37" w16cid:durableId="293029071">
    <w:abstractNumId w:val="46"/>
  </w:num>
  <w:num w:numId="38" w16cid:durableId="1229000113">
    <w:abstractNumId w:val="2"/>
  </w:num>
  <w:num w:numId="39" w16cid:durableId="592396780">
    <w:abstractNumId w:val="21"/>
  </w:num>
  <w:num w:numId="40" w16cid:durableId="17198001">
    <w:abstractNumId w:val="38"/>
  </w:num>
  <w:num w:numId="41" w16cid:durableId="1317952893">
    <w:abstractNumId w:val="35"/>
  </w:num>
  <w:num w:numId="42" w16cid:durableId="894003655">
    <w:abstractNumId w:val="28"/>
  </w:num>
  <w:num w:numId="43" w16cid:durableId="2000844932">
    <w:abstractNumId w:val="6"/>
  </w:num>
  <w:num w:numId="44" w16cid:durableId="671763515">
    <w:abstractNumId w:val="7"/>
  </w:num>
  <w:num w:numId="45" w16cid:durableId="1104885711">
    <w:abstractNumId w:val="26"/>
  </w:num>
  <w:num w:numId="46" w16cid:durableId="44842735">
    <w:abstractNumId w:val="14"/>
  </w:num>
  <w:num w:numId="47" w16cid:durableId="1768040895">
    <w:abstractNumId w:val="30"/>
  </w:num>
  <w:num w:numId="48" w16cid:durableId="1125661252">
    <w:abstractNumId w:val="22"/>
  </w:num>
  <w:num w:numId="49" w16cid:durableId="624969679">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6EFF"/>
    <w:rsid w:val="00021241"/>
    <w:rsid w:val="000215CB"/>
    <w:rsid w:val="00022C3B"/>
    <w:rsid w:val="0002463F"/>
    <w:rsid w:val="000247B7"/>
    <w:rsid w:val="00024A88"/>
    <w:rsid w:val="00024DBA"/>
    <w:rsid w:val="00025A03"/>
    <w:rsid w:val="00031C1D"/>
    <w:rsid w:val="00032B42"/>
    <w:rsid w:val="000332A2"/>
    <w:rsid w:val="0003512D"/>
    <w:rsid w:val="00037EF3"/>
    <w:rsid w:val="00042A6D"/>
    <w:rsid w:val="00042C26"/>
    <w:rsid w:val="00042DDD"/>
    <w:rsid w:val="00043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6687D"/>
    <w:rsid w:val="00071E79"/>
    <w:rsid w:val="00072884"/>
    <w:rsid w:val="00074500"/>
    <w:rsid w:val="0007479B"/>
    <w:rsid w:val="000751CD"/>
    <w:rsid w:val="00076B73"/>
    <w:rsid w:val="00077520"/>
    <w:rsid w:val="00077CBC"/>
    <w:rsid w:val="00077D92"/>
    <w:rsid w:val="00082399"/>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60DF"/>
    <w:rsid w:val="000A6666"/>
    <w:rsid w:val="000A6B14"/>
    <w:rsid w:val="000A71F6"/>
    <w:rsid w:val="000A76AD"/>
    <w:rsid w:val="000B05EE"/>
    <w:rsid w:val="000B11CF"/>
    <w:rsid w:val="000B1B33"/>
    <w:rsid w:val="000B1BEA"/>
    <w:rsid w:val="000B1BF8"/>
    <w:rsid w:val="000B2839"/>
    <w:rsid w:val="000B36D5"/>
    <w:rsid w:val="000B3C41"/>
    <w:rsid w:val="000B53D9"/>
    <w:rsid w:val="000B58BB"/>
    <w:rsid w:val="000B7955"/>
    <w:rsid w:val="000B7DD2"/>
    <w:rsid w:val="000C1389"/>
    <w:rsid w:val="000C3583"/>
    <w:rsid w:val="000C3909"/>
    <w:rsid w:val="000C542C"/>
    <w:rsid w:val="000C69E7"/>
    <w:rsid w:val="000C6A06"/>
    <w:rsid w:val="000D14AB"/>
    <w:rsid w:val="000D19D3"/>
    <w:rsid w:val="000D348D"/>
    <w:rsid w:val="000D6CFC"/>
    <w:rsid w:val="000E1B6E"/>
    <w:rsid w:val="000E37E4"/>
    <w:rsid w:val="000E418E"/>
    <w:rsid w:val="000E5F1D"/>
    <w:rsid w:val="000F097F"/>
    <w:rsid w:val="000F0E84"/>
    <w:rsid w:val="000F11FB"/>
    <w:rsid w:val="000F1A85"/>
    <w:rsid w:val="000F4E1D"/>
    <w:rsid w:val="000F7D4A"/>
    <w:rsid w:val="0010100D"/>
    <w:rsid w:val="0010216F"/>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26E43"/>
    <w:rsid w:val="00127ACF"/>
    <w:rsid w:val="001325AA"/>
    <w:rsid w:val="001335EE"/>
    <w:rsid w:val="00133B52"/>
    <w:rsid w:val="00133BEF"/>
    <w:rsid w:val="001348EF"/>
    <w:rsid w:val="0013685B"/>
    <w:rsid w:val="0013706F"/>
    <w:rsid w:val="00137734"/>
    <w:rsid w:val="00140F9D"/>
    <w:rsid w:val="00141DB5"/>
    <w:rsid w:val="00144DE8"/>
    <w:rsid w:val="00146442"/>
    <w:rsid w:val="00147191"/>
    <w:rsid w:val="001476C0"/>
    <w:rsid w:val="00151692"/>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195A"/>
    <w:rsid w:val="001B49C2"/>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11A"/>
    <w:rsid w:val="001F7248"/>
    <w:rsid w:val="001F79C8"/>
    <w:rsid w:val="0020017D"/>
    <w:rsid w:val="00200546"/>
    <w:rsid w:val="00200ABF"/>
    <w:rsid w:val="00200CC9"/>
    <w:rsid w:val="00204749"/>
    <w:rsid w:val="00204EE7"/>
    <w:rsid w:val="00204FBF"/>
    <w:rsid w:val="002069B4"/>
    <w:rsid w:val="0020736B"/>
    <w:rsid w:val="002078F9"/>
    <w:rsid w:val="00210968"/>
    <w:rsid w:val="00210BDF"/>
    <w:rsid w:val="0021253F"/>
    <w:rsid w:val="002144A6"/>
    <w:rsid w:val="00214FBD"/>
    <w:rsid w:val="0021572D"/>
    <w:rsid w:val="00216078"/>
    <w:rsid w:val="00221528"/>
    <w:rsid w:val="00221973"/>
    <w:rsid w:val="002232AD"/>
    <w:rsid w:val="00224371"/>
    <w:rsid w:val="002259EF"/>
    <w:rsid w:val="00226952"/>
    <w:rsid w:val="0023082B"/>
    <w:rsid w:val="002322EB"/>
    <w:rsid w:val="00232BF0"/>
    <w:rsid w:val="00233475"/>
    <w:rsid w:val="00235944"/>
    <w:rsid w:val="00235DB2"/>
    <w:rsid w:val="00237047"/>
    <w:rsid w:val="00240C0C"/>
    <w:rsid w:val="0024133D"/>
    <w:rsid w:val="00245A34"/>
    <w:rsid w:val="002474A7"/>
    <w:rsid w:val="00252063"/>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5E29"/>
    <w:rsid w:val="002775E8"/>
    <w:rsid w:val="00281E6F"/>
    <w:rsid w:val="00282213"/>
    <w:rsid w:val="002830A5"/>
    <w:rsid w:val="00283475"/>
    <w:rsid w:val="00283695"/>
    <w:rsid w:val="00284DE7"/>
    <w:rsid w:val="002860B4"/>
    <w:rsid w:val="00290A95"/>
    <w:rsid w:val="00291827"/>
    <w:rsid w:val="002920F4"/>
    <w:rsid w:val="002924D6"/>
    <w:rsid w:val="00292D32"/>
    <w:rsid w:val="00295A12"/>
    <w:rsid w:val="0029706F"/>
    <w:rsid w:val="00297A1B"/>
    <w:rsid w:val="002A2107"/>
    <w:rsid w:val="002A3A5F"/>
    <w:rsid w:val="002A4568"/>
    <w:rsid w:val="002A5B48"/>
    <w:rsid w:val="002A6741"/>
    <w:rsid w:val="002B0570"/>
    <w:rsid w:val="002B0F4C"/>
    <w:rsid w:val="002B16B0"/>
    <w:rsid w:val="002B1E69"/>
    <w:rsid w:val="002B30AD"/>
    <w:rsid w:val="002B4C1C"/>
    <w:rsid w:val="002B525D"/>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67AD"/>
    <w:rsid w:val="002E0FEF"/>
    <w:rsid w:val="002E185E"/>
    <w:rsid w:val="002E3D4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4C44"/>
    <w:rsid w:val="003152C6"/>
    <w:rsid w:val="00315FF3"/>
    <w:rsid w:val="0031654E"/>
    <w:rsid w:val="00323D95"/>
    <w:rsid w:val="00331FA1"/>
    <w:rsid w:val="003335EE"/>
    <w:rsid w:val="00334233"/>
    <w:rsid w:val="003378E8"/>
    <w:rsid w:val="00340AEE"/>
    <w:rsid w:val="0034229E"/>
    <w:rsid w:val="00345798"/>
    <w:rsid w:val="00346F74"/>
    <w:rsid w:val="00347916"/>
    <w:rsid w:val="00351127"/>
    <w:rsid w:val="00351B8A"/>
    <w:rsid w:val="00352368"/>
    <w:rsid w:val="0035303A"/>
    <w:rsid w:val="003538DE"/>
    <w:rsid w:val="00353FC3"/>
    <w:rsid w:val="00354649"/>
    <w:rsid w:val="00354CAC"/>
    <w:rsid w:val="00355355"/>
    <w:rsid w:val="00355D6D"/>
    <w:rsid w:val="00357760"/>
    <w:rsid w:val="0036048B"/>
    <w:rsid w:val="0036106E"/>
    <w:rsid w:val="003615B3"/>
    <w:rsid w:val="00361A14"/>
    <w:rsid w:val="00362081"/>
    <w:rsid w:val="0036333F"/>
    <w:rsid w:val="00364EDE"/>
    <w:rsid w:val="00366E87"/>
    <w:rsid w:val="00371E11"/>
    <w:rsid w:val="00373723"/>
    <w:rsid w:val="00376400"/>
    <w:rsid w:val="003767EE"/>
    <w:rsid w:val="0037737F"/>
    <w:rsid w:val="003811F6"/>
    <w:rsid w:val="00383F7E"/>
    <w:rsid w:val="00384D60"/>
    <w:rsid w:val="0038515D"/>
    <w:rsid w:val="00387054"/>
    <w:rsid w:val="00387CF6"/>
    <w:rsid w:val="00392274"/>
    <w:rsid w:val="003949D0"/>
    <w:rsid w:val="00394D97"/>
    <w:rsid w:val="00395E87"/>
    <w:rsid w:val="003A0E5D"/>
    <w:rsid w:val="003A229F"/>
    <w:rsid w:val="003A3D39"/>
    <w:rsid w:val="003A4743"/>
    <w:rsid w:val="003A4E94"/>
    <w:rsid w:val="003A522C"/>
    <w:rsid w:val="003A52FA"/>
    <w:rsid w:val="003A5510"/>
    <w:rsid w:val="003B1820"/>
    <w:rsid w:val="003B406C"/>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4B37"/>
    <w:rsid w:val="003E533B"/>
    <w:rsid w:val="003E6C3F"/>
    <w:rsid w:val="003E7286"/>
    <w:rsid w:val="003F0109"/>
    <w:rsid w:val="003F6A95"/>
    <w:rsid w:val="003F6BD1"/>
    <w:rsid w:val="00402E99"/>
    <w:rsid w:val="00402FF8"/>
    <w:rsid w:val="00404CF8"/>
    <w:rsid w:val="0040547B"/>
    <w:rsid w:val="00413A7A"/>
    <w:rsid w:val="0041419B"/>
    <w:rsid w:val="0041648B"/>
    <w:rsid w:val="0041690F"/>
    <w:rsid w:val="00421722"/>
    <w:rsid w:val="00423362"/>
    <w:rsid w:val="004236C8"/>
    <w:rsid w:val="004250B1"/>
    <w:rsid w:val="00425A7A"/>
    <w:rsid w:val="00425BF8"/>
    <w:rsid w:val="004307CA"/>
    <w:rsid w:val="00431CD5"/>
    <w:rsid w:val="00431CFC"/>
    <w:rsid w:val="00433606"/>
    <w:rsid w:val="00433A39"/>
    <w:rsid w:val="00435C9A"/>
    <w:rsid w:val="004369D4"/>
    <w:rsid w:val="00440517"/>
    <w:rsid w:val="0044166E"/>
    <w:rsid w:val="00442AF5"/>
    <w:rsid w:val="00442D16"/>
    <w:rsid w:val="00445B1C"/>
    <w:rsid w:val="0044714D"/>
    <w:rsid w:val="0045009E"/>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5201"/>
    <w:rsid w:val="00495514"/>
    <w:rsid w:val="00496DC0"/>
    <w:rsid w:val="004A0D6E"/>
    <w:rsid w:val="004A28BB"/>
    <w:rsid w:val="004A5EC5"/>
    <w:rsid w:val="004A66D5"/>
    <w:rsid w:val="004A774F"/>
    <w:rsid w:val="004B03EA"/>
    <w:rsid w:val="004B05CB"/>
    <w:rsid w:val="004B1151"/>
    <w:rsid w:val="004B256D"/>
    <w:rsid w:val="004B44F0"/>
    <w:rsid w:val="004B462E"/>
    <w:rsid w:val="004B70B4"/>
    <w:rsid w:val="004C17E3"/>
    <w:rsid w:val="004C4662"/>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662E"/>
    <w:rsid w:val="004F00E4"/>
    <w:rsid w:val="004F013E"/>
    <w:rsid w:val="004F5221"/>
    <w:rsid w:val="004F5877"/>
    <w:rsid w:val="004F5BDE"/>
    <w:rsid w:val="00505940"/>
    <w:rsid w:val="00505BFA"/>
    <w:rsid w:val="00505EB3"/>
    <w:rsid w:val="00510A5F"/>
    <w:rsid w:val="0051158A"/>
    <w:rsid w:val="00511709"/>
    <w:rsid w:val="005124FB"/>
    <w:rsid w:val="0051258E"/>
    <w:rsid w:val="00513525"/>
    <w:rsid w:val="005158ED"/>
    <w:rsid w:val="00515A9C"/>
    <w:rsid w:val="00516993"/>
    <w:rsid w:val="00517D84"/>
    <w:rsid w:val="005202BD"/>
    <w:rsid w:val="0052078F"/>
    <w:rsid w:val="005213FB"/>
    <w:rsid w:val="0052183E"/>
    <w:rsid w:val="005221C3"/>
    <w:rsid w:val="00522270"/>
    <w:rsid w:val="00522618"/>
    <w:rsid w:val="00523F18"/>
    <w:rsid w:val="0052591D"/>
    <w:rsid w:val="00526419"/>
    <w:rsid w:val="00526789"/>
    <w:rsid w:val="00531057"/>
    <w:rsid w:val="005313B0"/>
    <w:rsid w:val="00533986"/>
    <w:rsid w:val="00535330"/>
    <w:rsid w:val="005354C7"/>
    <w:rsid w:val="00540FE8"/>
    <w:rsid w:val="00541B90"/>
    <w:rsid w:val="00544499"/>
    <w:rsid w:val="005450CC"/>
    <w:rsid w:val="00546A44"/>
    <w:rsid w:val="00546BC8"/>
    <w:rsid w:val="005508C3"/>
    <w:rsid w:val="0055115F"/>
    <w:rsid w:val="00551962"/>
    <w:rsid w:val="00551BA1"/>
    <w:rsid w:val="00551D47"/>
    <w:rsid w:val="0055266F"/>
    <w:rsid w:val="0055283A"/>
    <w:rsid w:val="00555599"/>
    <w:rsid w:val="00555DC6"/>
    <w:rsid w:val="00555FEF"/>
    <w:rsid w:val="005600C5"/>
    <w:rsid w:val="005613E9"/>
    <w:rsid w:val="005645E6"/>
    <w:rsid w:val="005650D0"/>
    <w:rsid w:val="00567785"/>
    <w:rsid w:val="0057126E"/>
    <w:rsid w:val="00573281"/>
    <w:rsid w:val="0057362B"/>
    <w:rsid w:val="00573B15"/>
    <w:rsid w:val="00576264"/>
    <w:rsid w:val="005805C5"/>
    <w:rsid w:val="00581502"/>
    <w:rsid w:val="00582F61"/>
    <w:rsid w:val="005849AA"/>
    <w:rsid w:val="00587617"/>
    <w:rsid w:val="0059196C"/>
    <w:rsid w:val="00593079"/>
    <w:rsid w:val="00596A16"/>
    <w:rsid w:val="005A04B5"/>
    <w:rsid w:val="005A1DCE"/>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C87"/>
    <w:rsid w:val="005E3271"/>
    <w:rsid w:val="005E5145"/>
    <w:rsid w:val="005E59F0"/>
    <w:rsid w:val="005E5D40"/>
    <w:rsid w:val="005E7F73"/>
    <w:rsid w:val="005F0845"/>
    <w:rsid w:val="005F175B"/>
    <w:rsid w:val="005F4BCF"/>
    <w:rsid w:val="005F5C8C"/>
    <w:rsid w:val="00604E58"/>
    <w:rsid w:val="00605271"/>
    <w:rsid w:val="00606D02"/>
    <w:rsid w:val="00606E8E"/>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70F6"/>
    <w:rsid w:val="00647634"/>
    <w:rsid w:val="006516F7"/>
    <w:rsid w:val="00651B84"/>
    <w:rsid w:val="006542F2"/>
    <w:rsid w:val="00655E46"/>
    <w:rsid w:val="00655EEA"/>
    <w:rsid w:val="00661AAA"/>
    <w:rsid w:val="0066272D"/>
    <w:rsid w:val="00664E56"/>
    <w:rsid w:val="00666145"/>
    <w:rsid w:val="006668E4"/>
    <w:rsid w:val="006673AD"/>
    <w:rsid w:val="00672441"/>
    <w:rsid w:val="00673DBB"/>
    <w:rsid w:val="00674736"/>
    <w:rsid w:val="0067493D"/>
    <w:rsid w:val="006756EC"/>
    <w:rsid w:val="0067694B"/>
    <w:rsid w:val="0068052B"/>
    <w:rsid w:val="00681CDB"/>
    <w:rsid w:val="00682B12"/>
    <w:rsid w:val="00683868"/>
    <w:rsid w:val="00684B7E"/>
    <w:rsid w:val="00684F82"/>
    <w:rsid w:val="006858FE"/>
    <w:rsid w:val="00687F53"/>
    <w:rsid w:val="00691123"/>
    <w:rsid w:val="0069311A"/>
    <w:rsid w:val="00693FFC"/>
    <w:rsid w:val="00694020"/>
    <w:rsid w:val="00694770"/>
    <w:rsid w:val="006972A5"/>
    <w:rsid w:val="006973FD"/>
    <w:rsid w:val="00697448"/>
    <w:rsid w:val="006A0B0D"/>
    <w:rsid w:val="006A36D8"/>
    <w:rsid w:val="006A4EEC"/>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FC8"/>
    <w:rsid w:val="006F6631"/>
    <w:rsid w:val="006F71A0"/>
    <w:rsid w:val="006F7798"/>
    <w:rsid w:val="00700AAD"/>
    <w:rsid w:val="00701D0F"/>
    <w:rsid w:val="00704D7D"/>
    <w:rsid w:val="00705346"/>
    <w:rsid w:val="0070646B"/>
    <w:rsid w:val="00707B37"/>
    <w:rsid w:val="007117E1"/>
    <w:rsid w:val="00711CA7"/>
    <w:rsid w:val="00712F5F"/>
    <w:rsid w:val="00713C02"/>
    <w:rsid w:val="00714F1C"/>
    <w:rsid w:val="00714F60"/>
    <w:rsid w:val="00715B4B"/>
    <w:rsid w:val="007179DD"/>
    <w:rsid w:val="00717CDD"/>
    <w:rsid w:val="0072066D"/>
    <w:rsid w:val="0072067C"/>
    <w:rsid w:val="0072190E"/>
    <w:rsid w:val="0072417A"/>
    <w:rsid w:val="0072533A"/>
    <w:rsid w:val="00730D31"/>
    <w:rsid w:val="00730E55"/>
    <w:rsid w:val="00731E26"/>
    <w:rsid w:val="00732494"/>
    <w:rsid w:val="0073365F"/>
    <w:rsid w:val="007340A2"/>
    <w:rsid w:val="00734109"/>
    <w:rsid w:val="00734C23"/>
    <w:rsid w:val="00737B45"/>
    <w:rsid w:val="00743EDB"/>
    <w:rsid w:val="00747D66"/>
    <w:rsid w:val="00750156"/>
    <w:rsid w:val="0075016D"/>
    <w:rsid w:val="007509D1"/>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90E3A"/>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60DA"/>
    <w:rsid w:val="007C1BF6"/>
    <w:rsid w:val="007C225D"/>
    <w:rsid w:val="007C2A2D"/>
    <w:rsid w:val="007C4061"/>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43A0"/>
    <w:rsid w:val="00804B72"/>
    <w:rsid w:val="008054CA"/>
    <w:rsid w:val="00806198"/>
    <w:rsid w:val="00810D32"/>
    <w:rsid w:val="0081171B"/>
    <w:rsid w:val="00813043"/>
    <w:rsid w:val="00813D4B"/>
    <w:rsid w:val="00814E1C"/>
    <w:rsid w:val="00816A5A"/>
    <w:rsid w:val="00816FFA"/>
    <w:rsid w:val="00817951"/>
    <w:rsid w:val="0082145C"/>
    <w:rsid w:val="00822203"/>
    <w:rsid w:val="008229AB"/>
    <w:rsid w:val="008237F4"/>
    <w:rsid w:val="00825555"/>
    <w:rsid w:val="0082577D"/>
    <w:rsid w:val="008315EA"/>
    <w:rsid w:val="00832FFA"/>
    <w:rsid w:val="00833E81"/>
    <w:rsid w:val="008345C9"/>
    <w:rsid w:val="00835A89"/>
    <w:rsid w:val="00846CC3"/>
    <w:rsid w:val="00850377"/>
    <w:rsid w:val="00854041"/>
    <w:rsid w:val="008553AA"/>
    <w:rsid w:val="0085601B"/>
    <w:rsid w:val="00861162"/>
    <w:rsid w:val="00862984"/>
    <w:rsid w:val="00866930"/>
    <w:rsid w:val="008679BB"/>
    <w:rsid w:val="0087033F"/>
    <w:rsid w:val="008729DE"/>
    <w:rsid w:val="00872FF9"/>
    <w:rsid w:val="00874EB4"/>
    <w:rsid w:val="008758CA"/>
    <w:rsid w:val="0088004A"/>
    <w:rsid w:val="00880C27"/>
    <w:rsid w:val="0088152B"/>
    <w:rsid w:val="00882274"/>
    <w:rsid w:val="00884EA6"/>
    <w:rsid w:val="00884FB6"/>
    <w:rsid w:val="00886394"/>
    <w:rsid w:val="008866A7"/>
    <w:rsid w:val="00886AF4"/>
    <w:rsid w:val="00886C89"/>
    <w:rsid w:val="008874F2"/>
    <w:rsid w:val="008922CD"/>
    <w:rsid w:val="00892DE1"/>
    <w:rsid w:val="00895990"/>
    <w:rsid w:val="00895B0F"/>
    <w:rsid w:val="008A1C40"/>
    <w:rsid w:val="008A26CA"/>
    <w:rsid w:val="008A4D8F"/>
    <w:rsid w:val="008B3091"/>
    <w:rsid w:val="008B3D64"/>
    <w:rsid w:val="008B4C4A"/>
    <w:rsid w:val="008B4CEF"/>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4DC6"/>
    <w:rsid w:val="008D50C0"/>
    <w:rsid w:val="008D6860"/>
    <w:rsid w:val="008D6EA4"/>
    <w:rsid w:val="008D7FB5"/>
    <w:rsid w:val="008E009E"/>
    <w:rsid w:val="008E372C"/>
    <w:rsid w:val="008E51F8"/>
    <w:rsid w:val="008E714D"/>
    <w:rsid w:val="008F01FB"/>
    <w:rsid w:val="008F04BA"/>
    <w:rsid w:val="008F13B5"/>
    <w:rsid w:val="008F259E"/>
    <w:rsid w:val="008F3142"/>
    <w:rsid w:val="008F5D0C"/>
    <w:rsid w:val="008F777D"/>
    <w:rsid w:val="00900562"/>
    <w:rsid w:val="0090090D"/>
    <w:rsid w:val="0090177F"/>
    <w:rsid w:val="00902AFB"/>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4ECF"/>
    <w:rsid w:val="00947922"/>
    <w:rsid w:val="00950804"/>
    <w:rsid w:val="00951520"/>
    <w:rsid w:val="00951A58"/>
    <w:rsid w:val="00952A15"/>
    <w:rsid w:val="009541D0"/>
    <w:rsid w:val="00955B11"/>
    <w:rsid w:val="00955CD5"/>
    <w:rsid w:val="00956FD7"/>
    <w:rsid w:val="009615F4"/>
    <w:rsid w:val="0096170F"/>
    <w:rsid w:val="00964019"/>
    <w:rsid w:val="0096682F"/>
    <w:rsid w:val="009730AE"/>
    <w:rsid w:val="009732A9"/>
    <w:rsid w:val="00973C58"/>
    <w:rsid w:val="009742CE"/>
    <w:rsid w:val="009743B9"/>
    <w:rsid w:val="009800BA"/>
    <w:rsid w:val="00980923"/>
    <w:rsid w:val="00982237"/>
    <w:rsid w:val="00982997"/>
    <w:rsid w:val="00983910"/>
    <w:rsid w:val="00983CA4"/>
    <w:rsid w:val="00984451"/>
    <w:rsid w:val="00984BC3"/>
    <w:rsid w:val="00984EED"/>
    <w:rsid w:val="00985777"/>
    <w:rsid w:val="0098776F"/>
    <w:rsid w:val="00987D89"/>
    <w:rsid w:val="00990ADB"/>
    <w:rsid w:val="00991B5B"/>
    <w:rsid w:val="00993316"/>
    <w:rsid w:val="0099355E"/>
    <w:rsid w:val="00995000"/>
    <w:rsid w:val="00997273"/>
    <w:rsid w:val="00997695"/>
    <w:rsid w:val="00997831"/>
    <w:rsid w:val="009A0445"/>
    <w:rsid w:val="009A6B1A"/>
    <w:rsid w:val="009A7CF1"/>
    <w:rsid w:val="009B128C"/>
    <w:rsid w:val="009B6BE1"/>
    <w:rsid w:val="009B7660"/>
    <w:rsid w:val="009B795A"/>
    <w:rsid w:val="009C254F"/>
    <w:rsid w:val="009C6A8E"/>
    <w:rsid w:val="009C6BBC"/>
    <w:rsid w:val="009C7F3A"/>
    <w:rsid w:val="009D032B"/>
    <w:rsid w:val="009D0332"/>
    <w:rsid w:val="009D184A"/>
    <w:rsid w:val="009D1C12"/>
    <w:rsid w:val="009D2D67"/>
    <w:rsid w:val="009D46F9"/>
    <w:rsid w:val="009D4787"/>
    <w:rsid w:val="009D6BE7"/>
    <w:rsid w:val="009D7BE3"/>
    <w:rsid w:val="009D7CC1"/>
    <w:rsid w:val="009E6BF5"/>
    <w:rsid w:val="009F0890"/>
    <w:rsid w:val="009F1B3C"/>
    <w:rsid w:val="009F2A0D"/>
    <w:rsid w:val="009F4FB7"/>
    <w:rsid w:val="009F7E39"/>
    <w:rsid w:val="00A0060A"/>
    <w:rsid w:val="00A02C37"/>
    <w:rsid w:val="00A0339B"/>
    <w:rsid w:val="00A0633C"/>
    <w:rsid w:val="00A063BD"/>
    <w:rsid w:val="00A15ABB"/>
    <w:rsid w:val="00A165D8"/>
    <w:rsid w:val="00A1762D"/>
    <w:rsid w:val="00A17910"/>
    <w:rsid w:val="00A21677"/>
    <w:rsid w:val="00A24463"/>
    <w:rsid w:val="00A24FB7"/>
    <w:rsid w:val="00A32CCA"/>
    <w:rsid w:val="00A3585F"/>
    <w:rsid w:val="00A37667"/>
    <w:rsid w:val="00A402FC"/>
    <w:rsid w:val="00A41C75"/>
    <w:rsid w:val="00A42DE8"/>
    <w:rsid w:val="00A444C6"/>
    <w:rsid w:val="00A504FF"/>
    <w:rsid w:val="00A507F6"/>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8CE"/>
    <w:rsid w:val="00AB2C18"/>
    <w:rsid w:val="00AB3245"/>
    <w:rsid w:val="00AB4C71"/>
    <w:rsid w:val="00AB5902"/>
    <w:rsid w:val="00AB5C0F"/>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89B"/>
    <w:rsid w:val="00B425EB"/>
    <w:rsid w:val="00B43937"/>
    <w:rsid w:val="00B46273"/>
    <w:rsid w:val="00B4683F"/>
    <w:rsid w:val="00B477BE"/>
    <w:rsid w:val="00B508C8"/>
    <w:rsid w:val="00B50A82"/>
    <w:rsid w:val="00B5139B"/>
    <w:rsid w:val="00B51C26"/>
    <w:rsid w:val="00B52F85"/>
    <w:rsid w:val="00B549F7"/>
    <w:rsid w:val="00B56316"/>
    <w:rsid w:val="00B60020"/>
    <w:rsid w:val="00B63439"/>
    <w:rsid w:val="00B63649"/>
    <w:rsid w:val="00B63B07"/>
    <w:rsid w:val="00B63CF3"/>
    <w:rsid w:val="00B64A20"/>
    <w:rsid w:val="00B67328"/>
    <w:rsid w:val="00B7029A"/>
    <w:rsid w:val="00B71BEC"/>
    <w:rsid w:val="00B74EEA"/>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A079A"/>
    <w:rsid w:val="00BA120D"/>
    <w:rsid w:val="00BA1F8C"/>
    <w:rsid w:val="00BA417A"/>
    <w:rsid w:val="00BA4A3A"/>
    <w:rsid w:val="00BA4ABE"/>
    <w:rsid w:val="00BA658A"/>
    <w:rsid w:val="00BA6EF3"/>
    <w:rsid w:val="00BB00D3"/>
    <w:rsid w:val="00BB12BA"/>
    <w:rsid w:val="00BB1B96"/>
    <w:rsid w:val="00BB2113"/>
    <w:rsid w:val="00BB3C80"/>
    <w:rsid w:val="00BB5013"/>
    <w:rsid w:val="00BB6116"/>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0E45"/>
    <w:rsid w:val="00BD1326"/>
    <w:rsid w:val="00BD2421"/>
    <w:rsid w:val="00BD2DE9"/>
    <w:rsid w:val="00BD48FD"/>
    <w:rsid w:val="00BD5B93"/>
    <w:rsid w:val="00BE0865"/>
    <w:rsid w:val="00BE09FA"/>
    <w:rsid w:val="00BE46E8"/>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24BD"/>
    <w:rsid w:val="00C44B7D"/>
    <w:rsid w:val="00C44CC8"/>
    <w:rsid w:val="00C457E3"/>
    <w:rsid w:val="00C460CC"/>
    <w:rsid w:val="00C507E5"/>
    <w:rsid w:val="00C51A51"/>
    <w:rsid w:val="00C51B81"/>
    <w:rsid w:val="00C521C2"/>
    <w:rsid w:val="00C525B4"/>
    <w:rsid w:val="00C5299A"/>
    <w:rsid w:val="00C53E7A"/>
    <w:rsid w:val="00C54434"/>
    <w:rsid w:val="00C5487A"/>
    <w:rsid w:val="00C558D3"/>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6058"/>
    <w:rsid w:val="00C879C7"/>
    <w:rsid w:val="00C92BFB"/>
    <w:rsid w:val="00C940CD"/>
    <w:rsid w:val="00C9456C"/>
    <w:rsid w:val="00C94D4A"/>
    <w:rsid w:val="00C9511C"/>
    <w:rsid w:val="00C9539C"/>
    <w:rsid w:val="00CA0172"/>
    <w:rsid w:val="00CA1495"/>
    <w:rsid w:val="00CA194A"/>
    <w:rsid w:val="00CA1BE7"/>
    <w:rsid w:val="00CA4250"/>
    <w:rsid w:val="00CB0696"/>
    <w:rsid w:val="00CB07A5"/>
    <w:rsid w:val="00CB7B26"/>
    <w:rsid w:val="00CC1910"/>
    <w:rsid w:val="00CC26CC"/>
    <w:rsid w:val="00CC3022"/>
    <w:rsid w:val="00CC5A49"/>
    <w:rsid w:val="00CC5EBC"/>
    <w:rsid w:val="00CC6FFC"/>
    <w:rsid w:val="00CC764E"/>
    <w:rsid w:val="00CD0411"/>
    <w:rsid w:val="00CD3903"/>
    <w:rsid w:val="00CD56E5"/>
    <w:rsid w:val="00CD65F7"/>
    <w:rsid w:val="00CD6624"/>
    <w:rsid w:val="00CD6742"/>
    <w:rsid w:val="00CD71FB"/>
    <w:rsid w:val="00CE0287"/>
    <w:rsid w:val="00CE05FE"/>
    <w:rsid w:val="00CE06F3"/>
    <w:rsid w:val="00CE101E"/>
    <w:rsid w:val="00CE19E1"/>
    <w:rsid w:val="00CE29BF"/>
    <w:rsid w:val="00CE2A47"/>
    <w:rsid w:val="00CE5DB0"/>
    <w:rsid w:val="00CF1EC6"/>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0350"/>
    <w:rsid w:val="00D21476"/>
    <w:rsid w:val="00D22237"/>
    <w:rsid w:val="00D2269B"/>
    <w:rsid w:val="00D232EC"/>
    <w:rsid w:val="00D24E60"/>
    <w:rsid w:val="00D27360"/>
    <w:rsid w:val="00D27565"/>
    <w:rsid w:val="00D27A0C"/>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7D71"/>
    <w:rsid w:val="00D81C12"/>
    <w:rsid w:val="00D82EA0"/>
    <w:rsid w:val="00D8740D"/>
    <w:rsid w:val="00D877E6"/>
    <w:rsid w:val="00D9085F"/>
    <w:rsid w:val="00D91C36"/>
    <w:rsid w:val="00D92566"/>
    <w:rsid w:val="00D926CD"/>
    <w:rsid w:val="00D92CC2"/>
    <w:rsid w:val="00DA1153"/>
    <w:rsid w:val="00DA15EB"/>
    <w:rsid w:val="00DA1A06"/>
    <w:rsid w:val="00DA1FC5"/>
    <w:rsid w:val="00DA3FE2"/>
    <w:rsid w:val="00DA402C"/>
    <w:rsid w:val="00DA6A62"/>
    <w:rsid w:val="00DA7217"/>
    <w:rsid w:val="00DB00FB"/>
    <w:rsid w:val="00DB375E"/>
    <w:rsid w:val="00DB6A34"/>
    <w:rsid w:val="00DB6ADA"/>
    <w:rsid w:val="00DB7F02"/>
    <w:rsid w:val="00DC08B3"/>
    <w:rsid w:val="00DC0C63"/>
    <w:rsid w:val="00DC1A49"/>
    <w:rsid w:val="00DC2201"/>
    <w:rsid w:val="00DC49BF"/>
    <w:rsid w:val="00DC4BFD"/>
    <w:rsid w:val="00DC5513"/>
    <w:rsid w:val="00DD0C2C"/>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62C9"/>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032A"/>
    <w:rsid w:val="00E418BB"/>
    <w:rsid w:val="00E428D1"/>
    <w:rsid w:val="00E437E1"/>
    <w:rsid w:val="00E4560B"/>
    <w:rsid w:val="00E4687F"/>
    <w:rsid w:val="00E506A9"/>
    <w:rsid w:val="00E51068"/>
    <w:rsid w:val="00E52018"/>
    <w:rsid w:val="00E522FC"/>
    <w:rsid w:val="00E52482"/>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A0A"/>
    <w:rsid w:val="00EC00BC"/>
    <w:rsid w:val="00EC0384"/>
    <w:rsid w:val="00EC0E58"/>
    <w:rsid w:val="00EC1F92"/>
    <w:rsid w:val="00EC4079"/>
    <w:rsid w:val="00EC4F75"/>
    <w:rsid w:val="00EC7DEE"/>
    <w:rsid w:val="00ED0168"/>
    <w:rsid w:val="00ED2AC6"/>
    <w:rsid w:val="00ED2D1F"/>
    <w:rsid w:val="00ED37CE"/>
    <w:rsid w:val="00ED3B4B"/>
    <w:rsid w:val="00ED514E"/>
    <w:rsid w:val="00ED6B16"/>
    <w:rsid w:val="00EE0602"/>
    <w:rsid w:val="00EE47EC"/>
    <w:rsid w:val="00EE6FF9"/>
    <w:rsid w:val="00EF28D1"/>
    <w:rsid w:val="00EF4464"/>
    <w:rsid w:val="00EF65F9"/>
    <w:rsid w:val="00EF7B4F"/>
    <w:rsid w:val="00F047A3"/>
    <w:rsid w:val="00F061B0"/>
    <w:rsid w:val="00F065D6"/>
    <w:rsid w:val="00F11611"/>
    <w:rsid w:val="00F11E69"/>
    <w:rsid w:val="00F14FDB"/>
    <w:rsid w:val="00F156A9"/>
    <w:rsid w:val="00F15999"/>
    <w:rsid w:val="00F1632B"/>
    <w:rsid w:val="00F1702D"/>
    <w:rsid w:val="00F17A0C"/>
    <w:rsid w:val="00F228F4"/>
    <w:rsid w:val="00F24555"/>
    <w:rsid w:val="00F24C57"/>
    <w:rsid w:val="00F25A38"/>
    <w:rsid w:val="00F325ED"/>
    <w:rsid w:val="00F35A1D"/>
    <w:rsid w:val="00F37476"/>
    <w:rsid w:val="00F374C7"/>
    <w:rsid w:val="00F37724"/>
    <w:rsid w:val="00F40BDE"/>
    <w:rsid w:val="00F41131"/>
    <w:rsid w:val="00F42C4A"/>
    <w:rsid w:val="00F43822"/>
    <w:rsid w:val="00F44C14"/>
    <w:rsid w:val="00F44CE4"/>
    <w:rsid w:val="00F4502D"/>
    <w:rsid w:val="00F45B1B"/>
    <w:rsid w:val="00F4741E"/>
    <w:rsid w:val="00F47434"/>
    <w:rsid w:val="00F508DC"/>
    <w:rsid w:val="00F56F22"/>
    <w:rsid w:val="00F6112E"/>
    <w:rsid w:val="00F61554"/>
    <w:rsid w:val="00F61D15"/>
    <w:rsid w:val="00F66B95"/>
    <w:rsid w:val="00F67EB5"/>
    <w:rsid w:val="00F734DB"/>
    <w:rsid w:val="00F75158"/>
    <w:rsid w:val="00F75381"/>
    <w:rsid w:val="00F76396"/>
    <w:rsid w:val="00F76C49"/>
    <w:rsid w:val="00F771DE"/>
    <w:rsid w:val="00F77FAB"/>
    <w:rsid w:val="00F80254"/>
    <w:rsid w:val="00F8037A"/>
    <w:rsid w:val="00F80EB6"/>
    <w:rsid w:val="00F81857"/>
    <w:rsid w:val="00F83E1D"/>
    <w:rsid w:val="00F84E52"/>
    <w:rsid w:val="00F855AF"/>
    <w:rsid w:val="00F85C2C"/>
    <w:rsid w:val="00F8604E"/>
    <w:rsid w:val="00F86258"/>
    <w:rsid w:val="00F8663C"/>
    <w:rsid w:val="00F86711"/>
    <w:rsid w:val="00F86859"/>
    <w:rsid w:val="00F86C3F"/>
    <w:rsid w:val="00F87777"/>
    <w:rsid w:val="00F91109"/>
    <w:rsid w:val="00F91A29"/>
    <w:rsid w:val="00F93175"/>
    <w:rsid w:val="00F95136"/>
    <w:rsid w:val="00F95275"/>
    <w:rsid w:val="00F96EDF"/>
    <w:rsid w:val="00FA1368"/>
    <w:rsid w:val="00FA1631"/>
    <w:rsid w:val="00FA1C74"/>
    <w:rsid w:val="00FA243F"/>
    <w:rsid w:val="00FA3D2D"/>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E5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3"/>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5"/>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6"/>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7"/>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222</Words>
  <Characters>1271</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3</cp:revision>
  <cp:lastPrinted>2023-03-24T15:07:00Z</cp:lastPrinted>
  <dcterms:created xsi:type="dcterms:W3CDTF">2023-05-15T23:53:00Z</dcterms:created>
  <dcterms:modified xsi:type="dcterms:W3CDTF">2023-05-15T23:53:00Z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